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3F406" w14:textId="3CAA3592" w:rsidR="00541F31" w:rsidRDefault="00000000" w:rsidP="00C20C3B">
      <w:pPr>
        <w:spacing w:line="240" w:lineRule="atLeas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  <w:lang w:val="th-TH"/>
        </w:rPr>
        <w:pict w14:anchorId="68D5F36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8.05pt;margin-top:-23.55pt;width:96.15pt;height:23.35pt;z-index:251658240;mso-position-horizontal:absolute" stroked="f">
            <v:fill opacity="0"/>
            <v:textbox>
              <w:txbxContent>
                <w:p w14:paraId="40E68815" w14:textId="3F9139CA" w:rsidR="006010BD" w:rsidRPr="006010BD" w:rsidRDefault="006010BD" w:rsidP="006010BD">
                  <w:pPr>
                    <w:jc w:val="righ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6010B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แบบฟอร์ม 2</w:t>
                  </w:r>
                </w:p>
              </w:txbxContent>
            </v:textbox>
          </v:shape>
        </w:pict>
      </w:r>
      <w:r w:rsidR="00541F31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ประมาณ</w:t>
      </w:r>
      <w:r w:rsidR="00C20C3B" w:rsidRPr="00763931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="00541F3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ค่าใช้จ่าย</w:t>
      </w:r>
    </w:p>
    <w:p w14:paraId="220BA807" w14:textId="72BCDD79" w:rsidR="00C20C3B" w:rsidRPr="00763931" w:rsidRDefault="00541F31" w:rsidP="00C20C3B">
      <w:pPr>
        <w:spacing w:line="240" w:lineRule="atLeas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="00C20C3B" w:rsidRPr="00763931">
        <w:rPr>
          <w:rFonts w:ascii="TH SarabunIT๙" w:hAnsi="TH SarabunIT๙" w:cs="TH SarabunIT๙" w:hint="cs"/>
          <w:b/>
          <w:bCs/>
          <w:sz w:val="30"/>
          <w:szCs w:val="30"/>
          <w:cs/>
        </w:rPr>
        <w:t>ขออนุมัติปฏิบัติงานนอกเวลาราชการ</w:t>
      </w:r>
    </w:p>
    <w:p w14:paraId="64EF0B0A" w14:textId="503FEFA7" w:rsidR="00C20C3B" w:rsidRPr="00763931" w:rsidRDefault="00F71A16" w:rsidP="00C20C3B">
      <w:pPr>
        <w:spacing w:line="240" w:lineRule="atLeas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ประจำเดือน</w:t>
      </w:r>
      <w:r w:rsidR="00D9735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..................................</w:t>
      </w:r>
    </w:p>
    <w:p w14:paraId="0D84ED84" w14:textId="562EE490" w:rsidR="00C20C3B" w:rsidRPr="00763931" w:rsidRDefault="00541F31" w:rsidP="00C20C3B">
      <w:pPr>
        <w:spacing w:line="240" w:lineRule="atLeas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กลุ่ม/ฝ่าย ...........................  </w:t>
      </w:r>
      <w:r w:rsidR="00DC3E0E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หน่วยงาน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..................................</w:t>
      </w:r>
    </w:p>
    <w:p w14:paraId="4A5A0A0B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0807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2463"/>
        <w:gridCol w:w="1932"/>
        <w:gridCol w:w="850"/>
        <w:gridCol w:w="709"/>
        <w:gridCol w:w="851"/>
        <w:gridCol w:w="850"/>
        <w:gridCol w:w="762"/>
        <w:gridCol w:w="850"/>
        <w:gridCol w:w="884"/>
      </w:tblGrid>
      <w:tr w:rsidR="00763931" w:rsidRPr="00763931" w14:paraId="631A9211" w14:textId="77777777" w:rsidTr="00A10D09">
        <w:trPr>
          <w:jc w:val="center"/>
        </w:trPr>
        <w:tc>
          <w:tcPr>
            <w:tcW w:w="656" w:type="dxa"/>
            <w:vMerge w:val="restart"/>
            <w:vAlign w:val="center"/>
          </w:tcPr>
          <w:p w14:paraId="64E3058A" w14:textId="77777777" w:rsidR="004004CB" w:rsidRDefault="004004CB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</w:t>
            </w:r>
          </w:p>
          <w:p w14:paraId="476E1CC8" w14:textId="6F031900" w:rsidR="00763931" w:rsidRPr="00763931" w:rsidRDefault="004004CB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463" w:type="dxa"/>
            <w:vMerge w:val="restart"/>
            <w:vAlign w:val="center"/>
          </w:tcPr>
          <w:p w14:paraId="04496C84" w14:textId="22A297EB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ชื่อ-สกุล</w:t>
            </w:r>
          </w:p>
        </w:tc>
        <w:tc>
          <w:tcPr>
            <w:tcW w:w="1932" w:type="dxa"/>
            <w:vMerge w:val="restart"/>
            <w:vAlign w:val="center"/>
          </w:tcPr>
          <w:p w14:paraId="0FD4B20A" w14:textId="73B9E295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410" w:type="dxa"/>
            <w:gridSpan w:val="3"/>
          </w:tcPr>
          <w:p w14:paraId="1646B2AD" w14:textId="1B4282F8" w:rsid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วัน</w:t>
            </w:r>
            <w:r w:rsidR="00CD004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ทำการ</w:t>
            </w:r>
          </w:p>
          <w:p w14:paraId="3ED6323A" w14:textId="5BEA5FDE" w:rsidR="00A10D09" w:rsidRPr="00763931" w:rsidRDefault="00A10D09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ชั่วโมงละ 50 บาท</w:t>
            </w:r>
          </w:p>
        </w:tc>
        <w:tc>
          <w:tcPr>
            <w:tcW w:w="2462" w:type="dxa"/>
            <w:gridSpan w:val="3"/>
          </w:tcPr>
          <w:p w14:paraId="020001FE" w14:textId="01460935" w:rsid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วันหยุด</w:t>
            </w:r>
          </w:p>
          <w:p w14:paraId="663E9711" w14:textId="6ADD4327" w:rsidR="00A10D09" w:rsidRPr="00763931" w:rsidRDefault="00A10D09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ชั่วโมงละ 60 บาท</w:t>
            </w:r>
          </w:p>
        </w:tc>
        <w:tc>
          <w:tcPr>
            <w:tcW w:w="884" w:type="dxa"/>
            <w:vMerge w:val="restart"/>
            <w:vAlign w:val="center"/>
          </w:tcPr>
          <w:p w14:paraId="0A366057" w14:textId="1FF69225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63931" w:rsidRPr="00763931" w14:paraId="0AA48B8D" w14:textId="77777777" w:rsidTr="00A10D09">
        <w:trPr>
          <w:jc w:val="center"/>
        </w:trPr>
        <w:tc>
          <w:tcPr>
            <w:tcW w:w="656" w:type="dxa"/>
            <w:vMerge/>
          </w:tcPr>
          <w:p w14:paraId="18A9A36F" w14:textId="77777777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463" w:type="dxa"/>
            <w:vMerge/>
          </w:tcPr>
          <w:p w14:paraId="0D627351" w14:textId="6652FC65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932" w:type="dxa"/>
            <w:vMerge/>
          </w:tcPr>
          <w:p w14:paraId="14EE9570" w14:textId="77777777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4C5724C1" w14:textId="77777777" w:rsidR="00763931" w:rsidRDefault="0065618C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</w:t>
            </w:r>
          </w:p>
          <w:p w14:paraId="1FE7A735" w14:textId="4C37F06E" w:rsidR="0065618C" w:rsidRPr="00763931" w:rsidRDefault="0065618C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ชม./วัน</w:t>
            </w:r>
          </w:p>
        </w:tc>
        <w:tc>
          <w:tcPr>
            <w:tcW w:w="709" w:type="dxa"/>
          </w:tcPr>
          <w:p w14:paraId="1506549A" w14:textId="4437EB02" w:rsidR="00763931" w:rsidRPr="00763931" w:rsidRDefault="0065618C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จำนวนวัน</w:t>
            </w:r>
          </w:p>
        </w:tc>
        <w:tc>
          <w:tcPr>
            <w:tcW w:w="851" w:type="dxa"/>
          </w:tcPr>
          <w:p w14:paraId="2EE86233" w14:textId="35A63D21" w:rsidR="00763931" w:rsidRPr="00763931" w:rsidRDefault="00763931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เป็นเงิน</w:t>
            </w:r>
          </w:p>
        </w:tc>
        <w:tc>
          <w:tcPr>
            <w:tcW w:w="850" w:type="dxa"/>
          </w:tcPr>
          <w:p w14:paraId="240C1898" w14:textId="314EB987" w:rsidR="00763931" w:rsidRPr="00763931" w:rsidRDefault="00A10D09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 ชม./วัน</w:t>
            </w:r>
          </w:p>
        </w:tc>
        <w:tc>
          <w:tcPr>
            <w:tcW w:w="762" w:type="dxa"/>
          </w:tcPr>
          <w:p w14:paraId="7F183F6E" w14:textId="408B44CA" w:rsidR="00763931" w:rsidRPr="00763931" w:rsidRDefault="00A10D09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จำนวนวัน</w:t>
            </w:r>
          </w:p>
        </w:tc>
        <w:tc>
          <w:tcPr>
            <w:tcW w:w="850" w:type="dxa"/>
          </w:tcPr>
          <w:p w14:paraId="60465259" w14:textId="0E6DE69E" w:rsidR="00763931" w:rsidRPr="00763931" w:rsidRDefault="00763931" w:rsidP="0076393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6393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เป็นเงิน</w:t>
            </w:r>
          </w:p>
        </w:tc>
        <w:tc>
          <w:tcPr>
            <w:tcW w:w="884" w:type="dxa"/>
            <w:vMerge/>
          </w:tcPr>
          <w:p w14:paraId="04D2160C" w14:textId="77777777" w:rsidR="00763931" w:rsidRPr="00763931" w:rsidRDefault="00763931" w:rsidP="00C20C3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4004CB" w:rsidRPr="00763931" w14:paraId="1AF28141" w14:textId="77777777" w:rsidTr="00A10D09">
        <w:trPr>
          <w:jc w:val="center"/>
        </w:trPr>
        <w:tc>
          <w:tcPr>
            <w:tcW w:w="656" w:type="dxa"/>
          </w:tcPr>
          <w:p w14:paraId="06F3A668" w14:textId="300B8345" w:rsidR="00C20C3B" w:rsidRPr="00763931" w:rsidRDefault="00C20C3B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658A54BF" w14:textId="1307DF3B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06E209E4" w14:textId="537D8FF0" w:rsidR="00C20C3B" w:rsidRPr="00763931" w:rsidRDefault="00C20C3B" w:rsidP="004004CB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28A235E3" w14:textId="5881F4CD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71FA18EF" w14:textId="46F5A32E" w:rsidR="00C20C3B" w:rsidRPr="004004CB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9B7001" w14:textId="3F47F7AE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40248E7C" w14:textId="2F8292D6" w:rsidR="00C20C3B" w:rsidRPr="00763931" w:rsidRDefault="00C20C3B" w:rsidP="00A10D09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557B06C2" w14:textId="4BEF1EEF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BF26E7" w14:textId="14E5B8CC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1F445160" w14:textId="509491F9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004CB" w:rsidRPr="00763931" w14:paraId="63864DE2" w14:textId="77777777" w:rsidTr="00A10D09">
        <w:trPr>
          <w:jc w:val="center"/>
        </w:trPr>
        <w:tc>
          <w:tcPr>
            <w:tcW w:w="656" w:type="dxa"/>
          </w:tcPr>
          <w:p w14:paraId="59398333" w14:textId="1BF42B7B" w:rsidR="00C20C3B" w:rsidRPr="00763931" w:rsidRDefault="00C20C3B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645568FD" w14:textId="04DC8C04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3BA98B9A" w14:textId="6E8524AA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725D56AE" w14:textId="76C90D53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01D332D9" w14:textId="6C9A4EAC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1E525606" w14:textId="0C993531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BAD795" w14:textId="5C447286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35ED50D6" w14:textId="5BFB8C5B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C42F62F" w14:textId="59744157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5FEB5E1C" w14:textId="44B7C7AE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004CB" w:rsidRPr="00763931" w14:paraId="1C02B987" w14:textId="77777777" w:rsidTr="00A10D09">
        <w:trPr>
          <w:jc w:val="center"/>
        </w:trPr>
        <w:tc>
          <w:tcPr>
            <w:tcW w:w="656" w:type="dxa"/>
          </w:tcPr>
          <w:p w14:paraId="3C1154FA" w14:textId="532ABF92" w:rsidR="00C20C3B" w:rsidRPr="00763931" w:rsidRDefault="00C20C3B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3266BEA7" w14:textId="46840E70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2AACE78F" w14:textId="393878EE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463C1916" w14:textId="5FD99510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0A9B4D6B" w14:textId="746EF5D3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F5AEFB" w14:textId="6B855085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26469400" w14:textId="753E2102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7CA87C0C" w14:textId="76389F24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6ABC41B" w14:textId="5FAC7606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668F2170" w14:textId="0134BFBD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004CB" w:rsidRPr="00763931" w14:paraId="32E58357" w14:textId="77777777" w:rsidTr="00A10D09">
        <w:trPr>
          <w:jc w:val="center"/>
        </w:trPr>
        <w:tc>
          <w:tcPr>
            <w:tcW w:w="656" w:type="dxa"/>
          </w:tcPr>
          <w:p w14:paraId="156AA361" w14:textId="3C9B5D37" w:rsidR="00C20C3B" w:rsidRPr="00763931" w:rsidRDefault="00C20C3B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2F9442D7" w14:textId="4BBA13EE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65D500EE" w14:textId="4A341944" w:rsidR="00C20C3B" w:rsidRPr="00763931" w:rsidRDefault="00C20C3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7918799" w14:textId="4283828C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0BC9F4" w14:textId="013DFF9B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104F7986" w14:textId="03C03F03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53F5C206" w14:textId="21E25AC0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162150CD" w14:textId="7776C14B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17257C2D" w14:textId="7A2EFB97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14198A90" w14:textId="2A04188F" w:rsidR="00C20C3B" w:rsidRPr="00763931" w:rsidRDefault="00C20C3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004CB" w:rsidRPr="00763931" w14:paraId="30E878DC" w14:textId="77777777" w:rsidTr="00A10D09">
        <w:trPr>
          <w:jc w:val="center"/>
        </w:trPr>
        <w:tc>
          <w:tcPr>
            <w:tcW w:w="656" w:type="dxa"/>
          </w:tcPr>
          <w:p w14:paraId="4D2A658B" w14:textId="398B578B" w:rsidR="004004CB" w:rsidRPr="00763931" w:rsidRDefault="004004CB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6E8668D9" w14:textId="61A2B1C9" w:rsidR="004004CB" w:rsidRDefault="004004CB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32" w:type="dxa"/>
          </w:tcPr>
          <w:p w14:paraId="3571477E" w14:textId="6AE155BA" w:rsidR="004004CB" w:rsidRDefault="004004CB" w:rsidP="004004CB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55D06D96" w14:textId="24C9C041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3808F1E7" w14:textId="15F2F5BB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34FFA9" w14:textId="6C47B4E0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E40E0F1" w14:textId="0D64BA31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4A0262A1" w14:textId="117695FD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588E95AD" w14:textId="3DD0E1E3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7110E9DB" w14:textId="2F53D2F6" w:rsidR="004004CB" w:rsidRPr="00763931" w:rsidRDefault="004004C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80D2C" w:rsidRPr="00763931" w14:paraId="6C649B7C" w14:textId="77777777" w:rsidTr="00A10D09">
        <w:trPr>
          <w:jc w:val="center"/>
        </w:trPr>
        <w:tc>
          <w:tcPr>
            <w:tcW w:w="656" w:type="dxa"/>
          </w:tcPr>
          <w:p w14:paraId="0DACD555" w14:textId="2C2C4C9E" w:rsidR="00E80D2C" w:rsidRPr="00763931" w:rsidRDefault="00E80D2C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3A80E1EA" w14:textId="6AD5EE85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7D67A525" w14:textId="04B33A73" w:rsidR="00E80D2C" w:rsidRPr="00763931" w:rsidRDefault="00E80D2C" w:rsidP="004004CB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37862A" w14:textId="695F364E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4922A757" w14:textId="059CBF30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7A8348" w14:textId="0066DF9A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40B305B" w14:textId="09EA6665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1C4AECAD" w14:textId="332768C0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0166659E" w14:textId="6ACF70CD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50551DC9" w14:textId="31AA3C13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80D2C" w:rsidRPr="00763931" w14:paraId="7332026A" w14:textId="77777777" w:rsidTr="00A10D09">
        <w:trPr>
          <w:jc w:val="center"/>
        </w:trPr>
        <w:tc>
          <w:tcPr>
            <w:tcW w:w="656" w:type="dxa"/>
          </w:tcPr>
          <w:p w14:paraId="6C0B4D24" w14:textId="02539B96" w:rsidR="00E80D2C" w:rsidRPr="00763931" w:rsidRDefault="00E80D2C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089B52BF" w14:textId="0773D8DF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32" w:type="dxa"/>
          </w:tcPr>
          <w:p w14:paraId="49C215D2" w14:textId="62E1B1EE" w:rsidR="00462EE5" w:rsidRPr="00763931" w:rsidRDefault="00462EE5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CBE81D" w14:textId="36DD4D0D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6A947DAB" w14:textId="5258E1DA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A600DB" w14:textId="3C4230DA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447BB570" w14:textId="15B783A6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58EC6865" w14:textId="5B1A2984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006DDB50" w14:textId="7962B72D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11833FC4" w14:textId="3A841D3E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80D2C" w:rsidRPr="00763931" w14:paraId="67834498" w14:textId="77777777" w:rsidTr="00A10D09">
        <w:trPr>
          <w:jc w:val="center"/>
        </w:trPr>
        <w:tc>
          <w:tcPr>
            <w:tcW w:w="656" w:type="dxa"/>
          </w:tcPr>
          <w:p w14:paraId="60939B66" w14:textId="5C3934BA" w:rsidR="00E80D2C" w:rsidRPr="00763931" w:rsidRDefault="00E80D2C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19BD7618" w14:textId="49EE7632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146828A0" w14:textId="31F2C7F9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7AEB348C" w14:textId="5955217E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4BE86E" w14:textId="414042F2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77208A51" w14:textId="66D2D4F2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6734C5" w14:textId="346A2323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30604069" w14:textId="74AD38D4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7793C3A0" w14:textId="62871E96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7AC4B5E6" w14:textId="5C848249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80D2C" w:rsidRPr="00763931" w14:paraId="4DB35F2F" w14:textId="77777777" w:rsidTr="00A10D09">
        <w:trPr>
          <w:jc w:val="center"/>
        </w:trPr>
        <w:tc>
          <w:tcPr>
            <w:tcW w:w="656" w:type="dxa"/>
          </w:tcPr>
          <w:p w14:paraId="39F35686" w14:textId="26A13B4D" w:rsidR="00E80D2C" w:rsidRPr="00763931" w:rsidRDefault="00E80D2C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474B34D6" w14:textId="20B6F9FE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2B36CDA2" w14:textId="016527DD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707B9C29" w14:textId="430DBEFF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5122C8B4" w14:textId="45B4C59C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7A8C50" w14:textId="68E21E64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7E65BA9E" w14:textId="57B57F51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1FB52C46" w14:textId="2C3DBE2D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04702A10" w14:textId="78B0A884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5E0A56DE" w14:textId="19A8B83C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80D2C" w:rsidRPr="00763931" w14:paraId="0A7EB7BC" w14:textId="77777777" w:rsidTr="00A10D09">
        <w:trPr>
          <w:jc w:val="center"/>
        </w:trPr>
        <w:tc>
          <w:tcPr>
            <w:tcW w:w="656" w:type="dxa"/>
          </w:tcPr>
          <w:p w14:paraId="7557746C" w14:textId="659B2ECA" w:rsidR="00E80D2C" w:rsidRPr="00763931" w:rsidRDefault="00E80D2C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371A5815" w14:textId="7627880C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08B1F96B" w14:textId="3DA1758D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2EBA44E8" w14:textId="6C596C6D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F23340" w14:textId="64A36B54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78A4F636" w14:textId="6FD1F4A6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67F42" w14:textId="1B679529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21CCFABE" w14:textId="61447C76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4FBC16ED" w14:textId="6FA3280D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7DC85C02" w14:textId="126CB688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80D2C" w:rsidRPr="00763931" w14:paraId="6BB28318" w14:textId="77777777" w:rsidTr="00A10D09">
        <w:trPr>
          <w:jc w:val="center"/>
        </w:trPr>
        <w:tc>
          <w:tcPr>
            <w:tcW w:w="656" w:type="dxa"/>
          </w:tcPr>
          <w:p w14:paraId="5F0CB861" w14:textId="058EFDC9" w:rsidR="00E80D2C" w:rsidRPr="00763931" w:rsidRDefault="00E80D2C" w:rsidP="00E80D2C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63" w:type="dxa"/>
          </w:tcPr>
          <w:p w14:paraId="060A378F" w14:textId="74769DC1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32" w:type="dxa"/>
          </w:tcPr>
          <w:p w14:paraId="51022604" w14:textId="41444E24" w:rsidR="00E80D2C" w:rsidRPr="00763931" w:rsidRDefault="00E80D2C" w:rsidP="001F74A7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5A7942B7" w14:textId="4F566A99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14:paraId="79014975" w14:textId="4D0EE43A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6C0BAF" w14:textId="7904ED42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090DEA" w14:textId="68680140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2" w:type="dxa"/>
          </w:tcPr>
          <w:p w14:paraId="1B67C5F1" w14:textId="048E7696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772172A8" w14:textId="0EC7081A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84" w:type="dxa"/>
          </w:tcPr>
          <w:p w14:paraId="59389B81" w14:textId="0D5EF419" w:rsidR="00E80D2C" w:rsidRPr="00763931" w:rsidRDefault="00E80D2C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11D2B" w:rsidRPr="00B11D2B" w14:paraId="0E62CCCA" w14:textId="77777777" w:rsidTr="00A10D09">
        <w:trPr>
          <w:jc w:val="center"/>
        </w:trPr>
        <w:tc>
          <w:tcPr>
            <w:tcW w:w="6610" w:type="dxa"/>
            <w:gridSpan w:val="5"/>
          </w:tcPr>
          <w:p w14:paraId="6BB7519C" w14:textId="21E78EF2" w:rsidR="00B11D2B" w:rsidRPr="00B11D2B" w:rsidRDefault="00B11D2B" w:rsidP="00B11D2B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11D2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72C2BDFD" w14:textId="1411B519" w:rsidR="00B11D2B" w:rsidRPr="00B11D2B" w:rsidRDefault="00B11D2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612" w:type="dxa"/>
            <w:gridSpan w:val="2"/>
          </w:tcPr>
          <w:p w14:paraId="6A99C0DF" w14:textId="77777777" w:rsidR="00B11D2B" w:rsidRPr="00B11D2B" w:rsidRDefault="00B11D2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27891FC0" w14:textId="07B3B41F" w:rsidR="00B11D2B" w:rsidRPr="00B11D2B" w:rsidRDefault="00B11D2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</w:tcPr>
          <w:p w14:paraId="5293E270" w14:textId="59AAC77C" w:rsidR="00B11D2B" w:rsidRPr="00B11D2B" w:rsidRDefault="00B11D2B" w:rsidP="00462EE5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14:paraId="6872A87D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667EA2A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D051C94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189B34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48E692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BE4799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742B09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9FB2FC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ABBA588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6FC855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6551F57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D0C48D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E61169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BD59E2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7A7BDA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BCF811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71AA75F" w14:textId="77777777" w:rsidR="00A722A7" w:rsidRDefault="00A722A7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6500761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0BDF6A" w14:textId="77777777" w:rsidR="00541F31" w:rsidRDefault="00541F31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BA0DCE8" w14:textId="77777777" w:rsidR="00541F31" w:rsidRDefault="00541F31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25A670" w14:textId="77777777" w:rsidR="00541F31" w:rsidRDefault="00541F31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81E049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531A40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46D3DB" w14:textId="77777777" w:rsidR="00C20C3B" w:rsidRDefault="00C20C3B" w:rsidP="001F74A7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C20C3B" w:rsidSect="00B82E19">
      <w:headerReference w:type="even" r:id="rId8"/>
      <w:pgSz w:w="11906" w:h="16838" w:code="9"/>
      <w:pgMar w:top="851" w:right="1134" w:bottom="1134" w:left="1560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45ECA" w14:textId="77777777" w:rsidR="00236568" w:rsidRDefault="00236568">
      <w:r>
        <w:separator/>
      </w:r>
    </w:p>
  </w:endnote>
  <w:endnote w:type="continuationSeparator" w:id="0">
    <w:p w14:paraId="0DE01757" w14:textId="77777777" w:rsidR="00236568" w:rsidRDefault="0023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60E88" w14:textId="77777777" w:rsidR="00236568" w:rsidRDefault="00236568">
      <w:r>
        <w:separator/>
      </w:r>
    </w:p>
  </w:footnote>
  <w:footnote w:type="continuationSeparator" w:id="0">
    <w:p w14:paraId="76C7099F" w14:textId="77777777" w:rsidR="00236568" w:rsidRDefault="0023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7795B" w14:textId="77777777" w:rsidR="00BC2A4F" w:rsidRDefault="00BC2A4F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1EC752BB" w14:textId="77777777" w:rsidR="00BC2A4F" w:rsidRDefault="00BC2A4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B2A51"/>
    <w:multiLevelType w:val="hybridMultilevel"/>
    <w:tmpl w:val="1C3EFD78"/>
    <w:lvl w:ilvl="0" w:tplc="08285D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72828E3"/>
    <w:multiLevelType w:val="multilevel"/>
    <w:tmpl w:val="B0D43DB2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2" w15:restartNumberingAfterBreak="0">
    <w:nsid w:val="47710D5D"/>
    <w:multiLevelType w:val="hybridMultilevel"/>
    <w:tmpl w:val="D4820B8A"/>
    <w:lvl w:ilvl="0" w:tplc="0409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3" w15:restartNumberingAfterBreak="0">
    <w:nsid w:val="4C274409"/>
    <w:multiLevelType w:val="hybridMultilevel"/>
    <w:tmpl w:val="C876D6EC"/>
    <w:lvl w:ilvl="0" w:tplc="705C1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D7A4E99"/>
    <w:multiLevelType w:val="hybridMultilevel"/>
    <w:tmpl w:val="1A8E154A"/>
    <w:lvl w:ilvl="0" w:tplc="E3C48B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4BA7205"/>
    <w:multiLevelType w:val="hybridMultilevel"/>
    <w:tmpl w:val="96607FA4"/>
    <w:lvl w:ilvl="0" w:tplc="09E637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C272ED5"/>
    <w:multiLevelType w:val="hybridMultilevel"/>
    <w:tmpl w:val="1ACC8E90"/>
    <w:lvl w:ilvl="0" w:tplc="7BD28FC6">
      <w:start w:val="1"/>
      <w:numFmt w:val="decimal"/>
      <w:lvlText w:val="(%1)"/>
      <w:lvlJc w:val="left"/>
      <w:pPr>
        <w:ind w:left="2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num w:numId="1" w16cid:durableId="932665591">
    <w:abstractNumId w:val="2"/>
  </w:num>
  <w:num w:numId="2" w16cid:durableId="2011373065">
    <w:abstractNumId w:val="4"/>
  </w:num>
  <w:num w:numId="3" w16cid:durableId="1884636571">
    <w:abstractNumId w:val="1"/>
  </w:num>
  <w:num w:numId="4" w16cid:durableId="433747485">
    <w:abstractNumId w:val="5"/>
  </w:num>
  <w:num w:numId="5" w16cid:durableId="1907760554">
    <w:abstractNumId w:val="3"/>
  </w:num>
  <w:num w:numId="6" w16cid:durableId="1675376427">
    <w:abstractNumId w:val="6"/>
  </w:num>
  <w:num w:numId="7" w16cid:durableId="146631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CB"/>
    <w:rsid w:val="0000019E"/>
    <w:rsid w:val="0000066A"/>
    <w:rsid w:val="000009B3"/>
    <w:rsid w:val="000013CD"/>
    <w:rsid w:val="00001625"/>
    <w:rsid w:val="00002550"/>
    <w:rsid w:val="000027AD"/>
    <w:rsid w:val="0000338A"/>
    <w:rsid w:val="00003971"/>
    <w:rsid w:val="000040F3"/>
    <w:rsid w:val="000060F1"/>
    <w:rsid w:val="00006425"/>
    <w:rsid w:val="0000664D"/>
    <w:rsid w:val="00007ED0"/>
    <w:rsid w:val="00010443"/>
    <w:rsid w:val="00010632"/>
    <w:rsid w:val="00010B1C"/>
    <w:rsid w:val="00011058"/>
    <w:rsid w:val="00011927"/>
    <w:rsid w:val="00012078"/>
    <w:rsid w:val="00012647"/>
    <w:rsid w:val="00013EE8"/>
    <w:rsid w:val="000142E6"/>
    <w:rsid w:val="00014AA3"/>
    <w:rsid w:val="00014C9A"/>
    <w:rsid w:val="00015E12"/>
    <w:rsid w:val="00016EF3"/>
    <w:rsid w:val="0002051E"/>
    <w:rsid w:val="00020806"/>
    <w:rsid w:val="00021446"/>
    <w:rsid w:val="00021657"/>
    <w:rsid w:val="00022C7E"/>
    <w:rsid w:val="00022D6C"/>
    <w:rsid w:val="000236B6"/>
    <w:rsid w:val="00024E79"/>
    <w:rsid w:val="0002539B"/>
    <w:rsid w:val="0002567F"/>
    <w:rsid w:val="000262F1"/>
    <w:rsid w:val="000264D3"/>
    <w:rsid w:val="000265B4"/>
    <w:rsid w:val="000266C6"/>
    <w:rsid w:val="00026D7F"/>
    <w:rsid w:val="00027359"/>
    <w:rsid w:val="000276AA"/>
    <w:rsid w:val="00027BCF"/>
    <w:rsid w:val="000307FF"/>
    <w:rsid w:val="000308A2"/>
    <w:rsid w:val="00030B43"/>
    <w:rsid w:val="00031024"/>
    <w:rsid w:val="00031286"/>
    <w:rsid w:val="000312BE"/>
    <w:rsid w:val="000323D9"/>
    <w:rsid w:val="00032986"/>
    <w:rsid w:val="000329C6"/>
    <w:rsid w:val="0003311E"/>
    <w:rsid w:val="000340FA"/>
    <w:rsid w:val="000343DB"/>
    <w:rsid w:val="000356B3"/>
    <w:rsid w:val="00035C53"/>
    <w:rsid w:val="00035E06"/>
    <w:rsid w:val="00035ED8"/>
    <w:rsid w:val="000361BD"/>
    <w:rsid w:val="0003691B"/>
    <w:rsid w:val="0003699E"/>
    <w:rsid w:val="00036E99"/>
    <w:rsid w:val="000379D8"/>
    <w:rsid w:val="00040149"/>
    <w:rsid w:val="00040D07"/>
    <w:rsid w:val="00041424"/>
    <w:rsid w:val="000414B9"/>
    <w:rsid w:val="00042580"/>
    <w:rsid w:val="0004281D"/>
    <w:rsid w:val="00042B95"/>
    <w:rsid w:val="00043211"/>
    <w:rsid w:val="0004480E"/>
    <w:rsid w:val="00047BB9"/>
    <w:rsid w:val="00050420"/>
    <w:rsid w:val="00051118"/>
    <w:rsid w:val="0005311E"/>
    <w:rsid w:val="00053BE6"/>
    <w:rsid w:val="0005438D"/>
    <w:rsid w:val="000563E0"/>
    <w:rsid w:val="00056960"/>
    <w:rsid w:val="00056BE8"/>
    <w:rsid w:val="000570C7"/>
    <w:rsid w:val="00057668"/>
    <w:rsid w:val="00060915"/>
    <w:rsid w:val="00063741"/>
    <w:rsid w:val="00063D6E"/>
    <w:rsid w:val="00063E73"/>
    <w:rsid w:val="000647A4"/>
    <w:rsid w:val="0006583D"/>
    <w:rsid w:val="00065BE8"/>
    <w:rsid w:val="00066803"/>
    <w:rsid w:val="0006750F"/>
    <w:rsid w:val="00072067"/>
    <w:rsid w:val="000726C5"/>
    <w:rsid w:val="00072CB5"/>
    <w:rsid w:val="000732CB"/>
    <w:rsid w:val="00073D0C"/>
    <w:rsid w:val="0007466B"/>
    <w:rsid w:val="000748BF"/>
    <w:rsid w:val="000750B7"/>
    <w:rsid w:val="00075384"/>
    <w:rsid w:val="00075919"/>
    <w:rsid w:val="00075985"/>
    <w:rsid w:val="000774C5"/>
    <w:rsid w:val="00077A6A"/>
    <w:rsid w:val="000802B6"/>
    <w:rsid w:val="00080597"/>
    <w:rsid w:val="00080654"/>
    <w:rsid w:val="000816DF"/>
    <w:rsid w:val="00082A4F"/>
    <w:rsid w:val="00082E7B"/>
    <w:rsid w:val="00083CE9"/>
    <w:rsid w:val="000841C1"/>
    <w:rsid w:val="00084247"/>
    <w:rsid w:val="000845A5"/>
    <w:rsid w:val="000848BB"/>
    <w:rsid w:val="00084C80"/>
    <w:rsid w:val="000851C3"/>
    <w:rsid w:val="000864D7"/>
    <w:rsid w:val="00086D2B"/>
    <w:rsid w:val="00090B98"/>
    <w:rsid w:val="000913A7"/>
    <w:rsid w:val="000919E7"/>
    <w:rsid w:val="00091C07"/>
    <w:rsid w:val="00092D8B"/>
    <w:rsid w:val="0009321B"/>
    <w:rsid w:val="00093373"/>
    <w:rsid w:val="00094821"/>
    <w:rsid w:val="000950B0"/>
    <w:rsid w:val="00095F1B"/>
    <w:rsid w:val="0009742D"/>
    <w:rsid w:val="00097B79"/>
    <w:rsid w:val="00097DF8"/>
    <w:rsid w:val="000A0E2B"/>
    <w:rsid w:val="000A12A4"/>
    <w:rsid w:val="000A17DE"/>
    <w:rsid w:val="000A3468"/>
    <w:rsid w:val="000A3B51"/>
    <w:rsid w:val="000A405C"/>
    <w:rsid w:val="000A449A"/>
    <w:rsid w:val="000A4837"/>
    <w:rsid w:val="000A4E9E"/>
    <w:rsid w:val="000A514D"/>
    <w:rsid w:val="000A5430"/>
    <w:rsid w:val="000A5968"/>
    <w:rsid w:val="000A5E98"/>
    <w:rsid w:val="000A6056"/>
    <w:rsid w:val="000A6FB9"/>
    <w:rsid w:val="000A7507"/>
    <w:rsid w:val="000A775F"/>
    <w:rsid w:val="000A7CC1"/>
    <w:rsid w:val="000B0BE0"/>
    <w:rsid w:val="000B135D"/>
    <w:rsid w:val="000B2832"/>
    <w:rsid w:val="000B2CD6"/>
    <w:rsid w:val="000B37DF"/>
    <w:rsid w:val="000B44A4"/>
    <w:rsid w:val="000B49B7"/>
    <w:rsid w:val="000B4D9B"/>
    <w:rsid w:val="000B55BB"/>
    <w:rsid w:val="000B5E0D"/>
    <w:rsid w:val="000B6EFA"/>
    <w:rsid w:val="000C2492"/>
    <w:rsid w:val="000C3456"/>
    <w:rsid w:val="000C3CB0"/>
    <w:rsid w:val="000C44AC"/>
    <w:rsid w:val="000C4D38"/>
    <w:rsid w:val="000C745B"/>
    <w:rsid w:val="000C792D"/>
    <w:rsid w:val="000C7A72"/>
    <w:rsid w:val="000C7CC3"/>
    <w:rsid w:val="000D003C"/>
    <w:rsid w:val="000D014E"/>
    <w:rsid w:val="000D0950"/>
    <w:rsid w:val="000D0B4B"/>
    <w:rsid w:val="000D177E"/>
    <w:rsid w:val="000D2756"/>
    <w:rsid w:val="000D3203"/>
    <w:rsid w:val="000D4D07"/>
    <w:rsid w:val="000D658D"/>
    <w:rsid w:val="000D786C"/>
    <w:rsid w:val="000D79A3"/>
    <w:rsid w:val="000D7F5F"/>
    <w:rsid w:val="000E0AAD"/>
    <w:rsid w:val="000E0D4B"/>
    <w:rsid w:val="000E3165"/>
    <w:rsid w:val="000E68C7"/>
    <w:rsid w:val="000E6F4D"/>
    <w:rsid w:val="000F0E08"/>
    <w:rsid w:val="000F14B5"/>
    <w:rsid w:val="000F280B"/>
    <w:rsid w:val="000F31AA"/>
    <w:rsid w:val="000F5306"/>
    <w:rsid w:val="000F5B32"/>
    <w:rsid w:val="00104DF5"/>
    <w:rsid w:val="0010581B"/>
    <w:rsid w:val="001060CE"/>
    <w:rsid w:val="00106AA4"/>
    <w:rsid w:val="00106F3C"/>
    <w:rsid w:val="00107A06"/>
    <w:rsid w:val="00107DC9"/>
    <w:rsid w:val="00110B9B"/>
    <w:rsid w:val="00112D2D"/>
    <w:rsid w:val="001133D9"/>
    <w:rsid w:val="00113665"/>
    <w:rsid w:val="00116BC7"/>
    <w:rsid w:val="00116EA4"/>
    <w:rsid w:val="001172BC"/>
    <w:rsid w:val="0011762E"/>
    <w:rsid w:val="00117F12"/>
    <w:rsid w:val="001210F7"/>
    <w:rsid w:val="00122139"/>
    <w:rsid w:val="00122648"/>
    <w:rsid w:val="0012276A"/>
    <w:rsid w:val="00122CD6"/>
    <w:rsid w:val="001235E9"/>
    <w:rsid w:val="00123BDD"/>
    <w:rsid w:val="00124393"/>
    <w:rsid w:val="00124E9B"/>
    <w:rsid w:val="00125081"/>
    <w:rsid w:val="001260AB"/>
    <w:rsid w:val="00127288"/>
    <w:rsid w:val="001303FC"/>
    <w:rsid w:val="00130DE4"/>
    <w:rsid w:val="0013193E"/>
    <w:rsid w:val="001326C9"/>
    <w:rsid w:val="00132B8C"/>
    <w:rsid w:val="00132BCE"/>
    <w:rsid w:val="001335AD"/>
    <w:rsid w:val="00133CB0"/>
    <w:rsid w:val="00133E15"/>
    <w:rsid w:val="00134417"/>
    <w:rsid w:val="001360BF"/>
    <w:rsid w:val="001364B7"/>
    <w:rsid w:val="00136615"/>
    <w:rsid w:val="00136B53"/>
    <w:rsid w:val="00136B7A"/>
    <w:rsid w:val="001376DE"/>
    <w:rsid w:val="00137996"/>
    <w:rsid w:val="00140457"/>
    <w:rsid w:val="00140B6B"/>
    <w:rsid w:val="001420D9"/>
    <w:rsid w:val="00142A0D"/>
    <w:rsid w:val="001430C9"/>
    <w:rsid w:val="00143E45"/>
    <w:rsid w:val="00144879"/>
    <w:rsid w:val="00145958"/>
    <w:rsid w:val="00145AC2"/>
    <w:rsid w:val="0014687C"/>
    <w:rsid w:val="00146F4C"/>
    <w:rsid w:val="00147439"/>
    <w:rsid w:val="00153533"/>
    <w:rsid w:val="00153FA3"/>
    <w:rsid w:val="001546EA"/>
    <w:rsid w:val="0015563E"/>
    <w:rsid w:val="00155DC2"/>
    <w:rsid w:val="0016048D"/>
    <w:rsid w:val="00160D7F"/>
    <w:rsid w:val="00161D52"/>
    <w:rsid w:val="001637A4"/>
    <w:rsid w:val="00164C64"/>
    <w:rsid w:val="001654C3"/>
    <w:rsid w:val="0016576F"/>
    <w:rsid w:val="00166004"/>
    <w:rsid w:val="001663C3"/>
    <w:rsid w:val="0016757D"/>
    <w:rsid w:val="001678B6"/>
    <w:rsid w:val="00170935"/>
    <w:rsid w:val="00170D37"/>
    <w:rsid w:val="00171173"/>
    <w:rsid w:val="00172748"/>
    <w:rsid w:val="0017280B"/>
    <w:rsid w:val="00173848"/>
    <w:rsid w:val="00173C1D"/>
    <w:rsid w:val="00174153"/>
    <w:rsid w:val="00174869"/>
    <w:rsid w:val="00175502"/>
    <w:rsid w:val="00175799"/>
    <w:rsid w:val="001759BB"/>
    <w:rsid w:val="00175A28"/>
    <w:rsid w:val="0017604A"/>
    <w:rsid w:val="001805E6"/>
    <w:rsid w:val="001810DC"/>
    <w:rsid w:val="001817AA"/>
    <w:rsid w:val="00181A83"/>
    <w:rsid w:val="00182633"/>
    <w:rsid w:val="00182A6A"/>
    <w:rsid w:val="00183242"/>
    <w:rsid w:val="001840D9"/>
    <w:rsid w:val="001842EF"/>
    <w:rsid w:val="00185AE8"/>
    <w:rsid w:val="00185B22"/>
    <w:rsid w:val="00186CBA"/>
    <w:rsid w:val="00186EFD"/>
    <w:rsid w:val="001870DE"/>
    <w:rsid w:val="00187E52"/>
    <w:rsid w:val="00190078"/>
    <w:rsid w:val="001900FB"/>
    <w:rsid w:val="0019031D"/>
    <w:rsid w:val="001906E6"/>
    <w:rsid w:val="001908CC"/>
    <w:rsid w:val="00191525"/>
    <w:rsid w:val="001941D1"/>
    <w:rsid w:val="001975E6"/>
    <w:rsid w:val="00197828"/>
    <w:rsid w:val="001A050E"/>
    <w:rsid w:val="001A061D"/>
    <w:rsid w:val="001A0CD6"/>
    <w:rsid w:val="001A2F12"/>
    <w:rsid w:val="001A3F34"/>
    <w:rsid w:val="001A5085"/>
    <w:rsid w:val="001A5BAC"/>
    <w:rsid w:val="001A6794"/>
    <w:rsid w:val="001A6A3D"/>
    <w:rsid w:val="001A75A1"/>
    <w:rsid w:val="001A7BF3"/>
    <w:rsid w:val="001A7C77"/>
    <w:rsid w:val="001A7CD0"/>
    <w:rsid w:val="001A7F64"/>
    <w:rsid w:val="001B0476"/>
    <w:rsid w:val="001B0D88"/>
    <w:rsid w:val="001B1480"/>
    <w:rsid w:val="001B2AF6"/>
    <w:rsid w:val="001B31D7"/>
    <w:rsid w:val="001B345F"/>
    <w:rsid w:val="001B3A44"/>
    <w:rsid w:val="001B40A8"/>
    <w:rsid w:val="001B44E0"/>
    <w:rsid w:val="001B4CB3"/>
    <w:rsid w:val="001B6ECD"/>
    <w:rsid w:val="001C0A73"/>
    <w:rsid w:val="001C19A5"/>
    <w:rsid w:val="001C1AB0"/>
    <w:rsid w:val="001C519F"/>
    <w:rsid w:val="001C695C"/>
    <w:rsid w:val="001D0D90"/>
    <w:rsid w:val="001D15B3"/>
    <w:rsid w:val="001D24E7"/>
    <w:rsid w:val="001D318E"/>
    <w:rsid w:val="001D32C6"/>
    <w:rsid w:val="001D3D2F"/>
    <w:rsid w:val="001D7BB2"/>
    <w:rsid w:val="001D7F1E"/>
    <w:rsid w:val="001E17B5"/>
    <w:rsid w:val="001E38C9"/>
    <w:rsid w:val="001E3BB6"/>
    <w:rsid w:val="001E41AC"/>
    <w:rsid w:val="001E46F2"/>
    <w:rsid w:val="001E4DE5"/>
    <w:rsid w:val="001E5B73"/>
    <w:rsid w:val="001E70EE"/>
    <w:rsid w:val="001E7984"/>
    <w:rsid w:val="001E79C7"/>
    <w:rsid w:val="001E7E2F"/>
    <w:rsid w:val="001E7E3A"/>
    <w:rsid w:val="001F1375"/>
    <w:rsid w:val="001F183E"/>
    <w:rsid w:val="001F26FF"/>
    <w:rsid w:val="001F364C"/>
    <w:rsid w:val="001F5BDE"/>
    <w:rsid w:val="001F70FA"/>
    <w:rsid w:val="001F74A7"/>
    <w:rsid w:val="001F7D20"/>
    <w:rsid w:val="00201236"/>
    <w:rsid w:val="00201801"/>
    <w:rsid w:val="002031B0"/>
    <w:rsid w:val="00204B4E"/>
    <w:rsid w:val="00206422"/>
    <w:rsid w:val="002069CF"/>
    <w:rsid w:val="00206B13"/>
    <w:rsid w:val="00207974"/>
    <w:rsid w:val="00212103"/>
    <w:rsid w:val="00212353"/>
    <w:rsid w:val="00212BC8"/>
    <w:rsid w:val="00214048"/>
    <w:rsid w:val="00214F0F"/>
    <w:rsid w:val="00214FE2"/>
    <w:rsid w:val="002152F0"/>
    <w:rsid w:val="002204AF"/>
    <w:rsid w:val="002228EA"/>
    <w:rsid w:val="00224998"/>
    <w:rsid w:val="0022539A"/>
    <w:rsid w:val="00225C5D"/>
    <w:rsid w:val="002266C6"/>
    <w:rsid w:val="002278A3"/>
    <w:rsid w:val="0022791F"/>
    <w:rsid w:val="002300D6"/>
    <w:rsid w:val="002308EB"/>
    <w:rsid w:val="002323F1"/>
    <w:rsid w:val="002325BF"/>
    <w:rsid w:val="00232950"/>
    <w:rsid w:val="00233513"/>
    <w:rsid w:val="0023374D"/>
    <w:rsid w:val="00234405"/>
    <w:rsid w:val="00234956"/>
    <w:rsid w:val="002352DF"/>
    <w:rsid w:val="00236568"/>
    <w:rsid w:val="00240618"/>
    <w:rsid w:val="0024066B"/>
    <w:rsid w:val="002426EF"/>
    <w:rsid w:val="00242FA1"/>
    <w:rsid w:val="002459A8"/>
    <w:rsid w:val="00245B5E"/>
    <w:rsid w:val="00245CA4"/>
    <w:rsid w:val="002475A2"/>
    <w:rsid w:val="00247F91"/>
    <w:rsid w:val="00250FC3"/>
    <w:rsid w:val="002527C3"/>
    <w:rsid w:val="00253F65"/>
    <w:rsid w:val="00254FCB"/>
    <w:rsid w:val="00255500"/>
    <w:rsid w:val="00255525"/>
    <w:rsid w:val="00255EE3"/>
    <w:rsid w:val="00255EF6"/>
    <w:rsid w:val="002564AF"/>
    <w:rsid w:val="00256818"/>
    <w:rsid w:val="0025747E"/>
    <w:rsid w:val="00257626"/>
    <w:rsid w:val="00257CE0"/>
    <w:rsid w:val="00257E14"/>
    <w:rsid w:val="002607AC"/>
    <w:rsid w:val="00260F84"/>
    <w:rsid w:val="002611AA"/>
    <w:rsid w:val="002615BF"/>
    <w:rsid w:val="00261E59"/>
    <w:rsid w:val="0026504E"/>
    <w:rsid w:val="00265186"/>
    <w:rsid w:val="00265B45"/>
    <w:rsid w:val="00265C63"/>
    <w:rsid w:val="002663A3"/>
    <w:rsid w:val="00266A34"/>
    <w:rsid w:val="00267690"/>
    <w:rsid w:val="002700EA"/>
    <w:rsid w:val="0027049E"/>
    <w:rsid w:val="00270E7E"/>
    <w:rsid w:val="002710C9"/>
    <w:rsid w:val="002710CE"/>
    <w:rsid w:val="002733B3"/>
    <w:rsid w:val="00273FA7"/>
    <w:rsid w:val="0027436A"/>
    <w:rsid w:val="002746AA"/>
    <w:rsid w:val="002747A4"/>
    <w:rsid w:val="00274939"/>
    <w:rsid w:val="00274B8E"/>
    <w:rsid w:val="00275900"/>
    <w:rsid w:val="00276B3A"/>
    <w:rsid w:val="00277A9E"/>
    <w:rsid w:val="0028070B"/>
    <w:rsid w:val="0028109F"/>
    <w:rsid w:val="00281323"/>
    <w:rsid w:val="0028152E"/>
    <w:rsid w:val="00281EEE"/>
    <w:rsid w:val="00282000"/>
    <w:rsid w:val="00282138"/>
    <w:rsid w:val="002828F6"/>
    <w:rsid w:val="00284E4B"/>
    <w:rsid w:val="00285702"/>
    <w:rsid w:val="00286776"/>
    <w:rsid w:val="002875D3"/>
    <w:rsid w:val="00287FD4"/>
    <w:rsid w:val="002911DA"/>
    <w:rsid w:val="00292F9F"/>
    <w:rsid w:val="00293224"/>
    <w:rsid w:val="00293B20"/>
    <w:rsid w:val="00293CC4"/>
    <w:rsid w:val="00294091"/>
    <w:rsid w:val="0029453A"/>
    <w:rsid w:val="0029474D"/>
    <w:rsid w:val="00294916"/>
    <w:rsid w:val="00294A31"/>
    <w:rsid w:val="00294AAB"/>
    <w:rsid w:val="00295273"/>
    <w:rsid w:val="002961B6"/>
    <w:rsid w:val="00296B05"/>
    <w:rsid w:val="00297653"/>
    <w:rsid w:val="00297E1C"/>
    <w:rsid w:val="002A2953"/>
    <w:rsid w:val="002A36B8"/>
    <w:rsid w:val="002A5023"/>
    <w:rsid w:val="002A502C"/>
    <w:rsid w:val="002A5095"/>
    <w:rsid w:val="002A52FC"/>
    <w:rsid w:val="002A54F0"/>
    <w:rsid w:val="002A6CD8"/>
    <w:rsid w:val="002A6DDC"/>
    <w:rsid w:val="002A789D"/>
    <w:rsid w:val="002A7931"/>
    <w:rsid w:val="002A7C59"/>
    <w:rsid w:val="002A7F69"/>
    <w:rsid w:val="002B0097"/>
    <w:rsid w:val="002B07FF"/>
    <w:rsid w:val="002B1C82"/>
    <w:rsid w:val="002B2301"/>
    <w:rsid w:val="002B3337"/>
    <w:rsid w:val="002B3FE9"/>
    <w:rsid w:val="002B4D4E"/>
    <w:rsid w:val="002B5E0F"/>
    <w:rsid w:val="002B6275"/>
    <w:rsid w:val="002B6618"/>
    <w:rsid w:val="002B679D"/>
    <w:rsid w:val="002B6CA7"/>
    <w:rsid w:val="002C0E22"/>
    <w:rsid w:val="002C13A3"/>
    <w:rsid w:val="002C1A7A"/>
    <w:rsid w:val="002C1E1E"/>
    <w:rsid w:val="002C33CF"/>
    <w:rsid w:val="002C528C"/>
    <w:rsid w:val="002C6320"/>
    <w:rsid w:val="002C6BB7"/>
    <w:rsid w:val="002C6C8B"/>
    <w:rsid w:val="002C71C2"/>
    <w:rsid w:val="002D0052"/>
    <w:rsid w:val="002D06B7"/>
    <w:rsid w:val="002D3952"/>
    <w:rsid w:val="002D424A"/>
    <w:rsid w:val="002D5680"/>
    <w:rsid w:val="002D5877"/>
    <w:rsid w:val="002D675B"/>
    <w:rsid w:val="002D6818"/>
    <w:rsid w:val="002D6FED"/>
    <w:rsid w:val="002D7854"/>
    <w:rsid w:val="002D7F89"/>
    <w:rsid w:val="002E0A83"/>
    <w:rsid w:val="002E14F7"/>
    <w:rsid w:val="002E1EB8"/>
    <w:rsid w:val="002E2332"/>
    <w:rsid w:val="002E2CE3"/>
    <w:rsid w:val="002E347A"/>
    <w:rsid w:val="002E5E3E"/>
    <w:rsid w:val="002F2C41"/>
    <w:rsid w:val="002F41CF"/>
    <w:rsid w:val="002F43C3"/>
    <w:rsid w:val="002F61CA"/>
    <w:rsid w:val="002F6C45"/>
    <w:rsid w:val="002F7D9C"/>
    <w:rsid w:val="0030133C"/>
    <w:rsid w:val="00301AA3"/>
    <w:rsid w:val="0030215C"/>
    <w:rsid w:val="00302DC3"/>
    <w:rsid w:val="0030338A"/>
    <w:rsid w:val="00303528"/>
    <w:rsid w:val="003036DB"/>
    <w:rsid w:val="00304025"/>
    <w:rsid w:val="003042E4"/>
    <w:rsid w:val="0030534A"/>
    <w:rsid w:val="00306706"/>
    <w:rsid w:val="00306EAF"/>
    <w:rsid w:val="003076BF"/>
    <w:rsid w:val="003100E8"/>
    <w:rsid w:val="00310396"/>
    <w:rsid w:val="0031087B"/>
    <w:rsid w:val="00310B6C"/>
    <w:rsid w:val="003119AA"/>
    <w:rsid w:val="003125F6"/>
    <w:rsid w:val="0031348F"/>
    <w:rsid w:val="00314FA2"/>
    <w:rsid w:val="003150C0"/>
    <w:rsid w:val="00315677"/>
    <w:rsid w:val="00316FE4"/>
    <w:rsid w:val="00321028"/>
    <w:rsid w:val="003214C7"/>
    <w:rsid w:val="00322C3B"/>
    <w:rsid w:val="0032396D"/>
    <w:rsid w:val="00325452"/>
    <w:rsid w:val="00326B20"/>
    <w:rsid w:val="0032794E"/>
    <w:rsid w:val="0032795A"/>
    <w:rsid w:val="00327DF4"/>
    <w:rsid w:val="00333B8B"/>
    <w:rsid w:val="00333DCD"/>
    <w:rsid w:val="0033528F"/>
    <w:rsid w:val="003404B8"/>
    <w:rsid w:val="0034111D"/>
    <w:rsid w:val="00341250"/>
    <w:rsid w:val="00341701"/>
    <w:rsid w:val="0034180F"/>
    <w:rsid w:val="00341A03"/>
    <w:rsid w:val="00342AE7"/>
    <w:rsid w:val="00342B94"/>
    <w:rsid w:val="00343AEB"/>
    <w:rsid w:val="003445E5"/>
    <w:rsid w:val="0034476F"/>
    <w:rsid w:val="003453B7"/>
    <w:rsid w:val="00346E59"/>
    <w:rsid w:val="0034773E"/>
    <w:rsid w:val="00350854"/>
    <w:rsid w:val="00351361"/>
    <w:rsid w:val="00351DA9"/>
    <w:rsid w:val="003524C9"/>
    <w:rsid w:val="00352CE6"/>
    <w:rsid w:val="00354159"/>
    <w:rsid w:val="00355D1A"/>
    <w:rsid w:val="003578AE"/>
    <w:rsid w:val="00357E88"/>
    <w:rsid w:val="003602D1"/>
    <w:rsid w:val="003608A9"/>
    <w:rsid w:val="00360EFC"/>
    <w:rsid w:val="00362526"/>
    <w:rsid w:val="003633D8"/>
    <w:rsid w:val="00363FEA"/>
    <w:rsid w:val="00364F3D"/>
    <w:rsid w:val="00365585"/>
    <w:rsid w:val="0036569E"/>
    <w:rsid w:val="0036674F"/>
    <w:rsid w:val="0036716A"/>
    <w:rsid w:val="0036757D"/>
    <w:rsid w:val="00367890"/>
    <w:rsid w:val="0037183A"/>
    <w:rsid w:val="0037197A"/>
    <w:rsid w:val="00372FA5"/>
    <w:rsid w:val="00373546"/>
    <w:rsid w:val="00373A1B"/>
    <w:rsid w:val="00373AD5"/>
    <w:rsid w:val="0037459C"/>
    <w:rsid w:val="003748B6"/>
    <w:rsid w:val="00374C94"/>
    <w:rsid w:val="00374CDE"/>
    <w:rsid w:val="00374D96"/>
    <w:rsid w:val="00374FAB"/>
    <w:rsid w:val="00375074"/>
    <w:rsid w:val="00375098"/>
    <w:rsid w:val="00377511"/>
    <w:rsid w:val="00377596"/>
    <w:rsid w:val="00377CDA"/>
    <w:rsid w:val="003830BA"/>
    <w:rsid w:val="003834E6"/>
    <w:rsid w:val="00384611"/>
    <w:rsid w:val="00385165"/>
    <w:rsid w:val="003873A7"/>
    <w:rsid w:val="0038749A"/>
    <w:rsid w:val="00387C35"/>
    <w:rsid w:val="003902D1"/>
    <w:rsid w:val="003903F7"/>
    <w:rsid w:val="0039144C"/>
    <w:rsid w:val="003915E7"/>
    <w:rsid w:val="00392755"/>
    <w:rsid w:val="00393118"/>
    <w:rsid w:val="00393520"/>
    <w:rsid w:val="00395C3C"/>
    <w:rsid w:val="003969B8"/>
    <w:rsid w:val="00397215"/>
    <w:rsid w:val="0039728E"/>
    <w:rsid w:val="00397EA3"/>
    <w:rsid w:val="003A06D6"/>
    <w:rsid w:val="003A06EF"/>
    <w:rsid w:val="003A0973"/>
    <w:rsid w:val="003A0E80"/>
    <w:rsid w:val="003A142F"/>
    <w:rsid w:val="003A16B6"/>
    <w:rsid w:val="003A182A"/>
    <w:rsid w:val="003A242E"/>
    <w:rsid w:val="003A2938"/>
    <w:rsid w:val="003A2D19"/>
    <w:rsid w:val="003A47BD"/>
    <w:rsid w:val="003A7E52"/>
    <w:rsid w:val="003B00AF"/>
    <w:rsid w:val="003B0B81"/>
    <w:rsid w:val="003B1C89"/>
    <w:rsid w:val="003B5244"/>
    <w:rsid w:val="003B5A6F"/>
    <w:rsid w:val="003B604D"/>
    <w:rsid w:val="003C026C"/>
    <w:rsid w:val="003C034E"/>
    <w:rsid w:val="003C037E"/>
    <w:rsid w:val="003C091B"/>
    <w:rsid w:val="003C1D3C"/>
    <w:rsid w:val="003C23EC"/>
    <w:rsid w:val="003C3EB7"/>
    <w:rsid w:val="003C599B"/>
    <w:rsid w:val="003C5C6B"/>
    <w:rsid w:val="003C68A5"/>
    <w:rsid w:val="003D0E2F"/>
    <w:rsid w:val="003D0F12"/>
    <w:rsid w:val="003D13E1"/>
    <w:rsid w:val="003D3179"/>
    <w:rsid w:val="003D369C"/>
    <w:rsid w:val="003D41F3"/>
    <w:rsid w:val="003D4C42"/>
    <w:rsid w:val="003D522C"/>
    <w:rsid w:val="003D606D"/>
    <w:rsid w:val="003D62B5"/>
    <w:rsid w:val="003D6622"/>
    <w:rsid w:val="003D6A05"/>
    <w:rsid w:val="003D6BCE"/>
    <w:rsid w:val="003D6DE0"/>
    <w:rsid w:val="003D6EE4"/>
    <w:rsid w:val="003D76C1"/>
    <w:rsid w:val="003D7900"/>
    <w:rsid w:val="003E03F4"/>
    <w:rsid w:val="003E0FDC"/>
    <w:rsid w:val="003E12E3"/>
    <w:rsid w:val="003E1B68"/>
    <w:rsid w:val="003E1B72"/>
    <w:rsid w:val="003E2C55"/>
    <w:rsid w:val="003E4A9D"/>
    <w:rsid w:val="003E4CA9"/>
    <w:rsid w:val="003E634E"/>
    <w:rsid w:val="003E7D42"/>
    <w:rsid w:val="003E7FFD"/>
    <w:rsid w:val="003F0122"/>
    <w:rsid w:val="003F0A35"/>
    <w:rsid w:val="003F1DD1"/>
    <w:rsid w:val="003F1E4F"/>
    <w:rsid w:val="003F1F2F"/>
    <w:rsid w:val="003F2A08"/>
    <w:rsid w:val="003F3060"/>
    <w:rsid w:val="003F367A"/>
    <w:rsid w:val="003F4342"/>
    <w:rsid w:val="003F43E7"/>
    <w:rsid w:val="003F45EB"/>
    <w:rsid w:val="003F5D33"/>
    <w:rsid w:val="003F5E44"/>
    <w:rsid w:val="003F62AF"/>
    <w:rsid w:val="003F6B89"/>
    <w:rsid w:val="003F6C1C"/>
    <w:rsid w:val="003F796F"/>
    <w:rsid w:val="003F7E67"/>
    <w:rsid w:val="0040005F"/>
    <w:rsid w:val="004004CB"/>
    <w:rsid w:val="00400FB8"/>
    <w:rsid w:val="00401169"/>
    <w:rsid w:val="00401966"/>
    <w:rsid w:val="00401A08"/>
    <w:rsid w:val="00401EE8"/>
    <w:rsid w:val="00402413"/>
    <w:rsid w:val="00402C42"/>
    <w:rsid w:val="00404340"/>
    <w:rsid w:val="00405343"/>
    <w:rsid w:val="004057AD"/>
    <w:rsid w:val="00410C29"/>
    <w:rsid w:val="00412EB8"/>
    <w:rsid w:val="00412FCB"/>
    <w:rsid w:val="00413783"/>
    <w:rsid w:val="00414610"/>
    <w:rsid w:val="004146AA"/>
    <w:rsid w:val="00414D65"/>
    <w:rsid w:val="00416992"/>
    <w:rsid w:val="00420398"/>
    <w:rsid w:val="0042187D"/>
    <w:rsid w:val="00422383"/>
    <w:rsid w:val="0042293C"/>
    <w:rsid w:val="00423B46"/>
    <w:rsid w:val="00423CA6"/>
    <w:rsid w:val="00425836"/>
    <w:rsid w:val="00425D3B"/>
    <w:rsid w:val="00426795"/>
    <w:rsid w:val="0042690F"/>
    <w:rsid w:val="00426F80"/>
    <w:rsid w:val="00426FC3"/>
    <w:rsid w:val="00427D4A"/>
    <w:rsid w:val="0043142B"/>
    <w:rsid w:val="004315A4"/>
    <w:rsid w:val="00432567"/>
    <w:rsid w:val="00432FBB"/>
    <w:rsid w:val="0043339A"/>
    <w:rsid w:val="00433ECE"/>
    <w:rsid w:val="004341E1"/>
    <w:rsid w:val="00434E62"/>
    <w:rsid w:val="00435286"/>
    <w:rsid w:val="0043587E"/>
    <w:rsid w:val="00435B0B"/>
    <w:rsid w:val="00436BA0"/>
    <w:rsid w:val="00441657"/>
    <w:rsid w:val="00441E61"/>
    <w:rsid w:val="00441EA2"/>
    <w:rsid w:val="0044203E"/>
    <w:rsid w:val="00442891"/>
    <w:rsid w:val="00442D3E"/>
    <w:rsid w:val="00443466"/>
    <w:rsid w:val="00445358"/>
    <w:rsid w:val="004470AA"/>
    <w:rsid w:val="00447F2F"/>
    <w:rsid w:val="00450D25"/>
    <w:rsid w:val="00451825"/>
    <w:rsid w:val="00451E3E"/>
    <w:rsid w:val="00454A41"/>
    <w:rsid w:val="00454E29"/>
    <w:rsid w:val="00455090"/>
    <w:rsid w:val="00455276"/>
    <w:rsid w:val="004553C4"/>
    <w:rsid w:val="004555F9"/>
    <w:rsid w:val="004562D6"/>
    <w:rsid w:val="00456E8A"/>
    <w:rsid w:val="00457DAF"/>
    <w:rsid w:val="004606B4"/>
    <w:rsid w:val="004611A7"/>
    <w:rsid w:val="00461A43"/>
    <w:rsid w:val="00462EE5"/>
    <w:rsid w:val="00465794"/>
    <w:rsid w:val="004668B0"/>
    <w:rsid w:val="00470A14"/>
    <w:rsid w:val="004745D8"/>
    <w:rsid w:val="0047672F"/>
    <w:rsid w:val="00480CC2"/>
    <w:rsid w:val="004811CF"/>
    <w:rsid w:val="00481904"/>
    <w:rsid w:val="00482A0C"/>
    <w:rsid w:val="004847C3"/>
    <w:rsid w:val="0048720A"/>
    <w:rsid w:val="004872D4"/>
    <w:rsid w:val="00487471"/>
    <w:rsid w:val="00490133"/>
    <w:rsid w:val="00490E80"/>
    <w:rsid w:val="0049244F"/>
    <w:rsid w:val="00492C28"/>
    <w:rsid w:val="00493387"/>
    <w:rsid w:val="004955B0"/>
    <w:rsid w:val="00497805"/>
    <w:rsid w:val="00497A49"/>
    <w:rsid w:val="004A053F"/>
    <w:rsid w:val="004A0C75"/>
    <w:rsid w:val="004A0D6E"/>
    <w:rsid w:val="004A1AFF"/>
    <w:rsid w:val="004A1E33"/>
    <w:rsid w:val="004A21CB"/>
    <w:rsid w:val="004A4034"/>
    <w:rsid w:val="004A426F"/>
    <w:rsid w:val="004A5997"/>
    <w:rsid w:val="004A5A52"/>
    <w:rsid w:val="004A6132"/>
    <w:rsid w:val="004A6C80"/>
    <w:rsid w:val="004A6D11"/>
    <w:rsid w:val="004A7521"/>
    <w:rsid w:val="004B09DF"/>
    <w:rsid w:val="004B0C73"/>
    <w:rsid w:val="004B1682"/>
    <w:rsid w:val="004B3946"/>
    <w:rsid w:val="004B3A87"/>
    <w:rsid w:val="004B3E4E"/>
    <w:rsid w:val="004B4D7E"/>
    <w:rsid w:val="004B4DBC"/>
    <w:rsid w:val="004B5186"/>
    <w:rsid w:val="004B7D9B"/>
    <w:rsid w:val="004C2FC6"/>
    <w:rsid w:val="004C39C7"/>
    <w:rsid w:val="004C4E77"/>
    <w:rsid w:val="004C53C8"/>
    <w:rsid w:val="004C7255"/>
    <w:rsid w:val="004C7EC6"/>
    <w:rsid w:val="004D0B42"/>
    <w:rsid w:val="004D0E28"/>
    <w:rsid w:val="004D12B6"/>
    <w:rsid w:val="004D154F"/>
    <w:rsid w:val="004D16EE"/>
    <w:rsid w:val="004D1847"/>
    <w:rsid w:val="004D25FE"/>
    <w:rsid w:val="004D2FD2"/>
    <w:rsid w:val="004D2FE5"/>
    <w:rsid w:val="004D30E3"/>
    <w:rsid w:val="004D3680"/>
    <w:rsid w:val="004D5E34"/>
    <w:rsid w:val="004D68C7"/>
    <w:rsid w:val="004D6CC4"/>
    <w:rsid w:val="004D6D9F"/>
    <w:rsid w:val="004D7D5F"/>
    <w:rsid w:val="004E0F60"/>
    <w:rsid w:val="004E161C"/>
    <w:rsid w:val="004E183B"/>
    <w:rsid w:val="004E1930"/>
    <w:rsid w:val="004E1B5B"/>
    <w:rsid w:val="004E318A"/>
    <w:rsid w:val="004E3505"/>
    <w:rsid w:val="004E3D69"/>
    <w:rsid w:val="004E3D95"/>
    <w:rsid w:val="004E5586"/>
    <w:rsid w:val="004E653B"/>
    <w:rsid w:val="004F18D3"/>
    <w:rsid w:val="004F1C91"/>
    <w:rsid w:val="004F2304"/>
    <w:rsid w:val="004F2B4B"/>
    <w:rsid w:val="004F2DBB"/>
    <w:rsid w:val="004F325D"/>
    <w:rsid w:val="004F4246"/>
    <w:rsid w:val="004F4314"/>
    <w:rsid w:val="004F4D46"/>
    <w:rsid w:val="004F56AF"/>
    <w:rsid w:val="004F70E4"/>
    <w:rsid w:val="004F780D"/>
    <w:rsid w:val="00500CE2"/>
    <w:rsid w:val="0050141C"/>
    <w:rsid w:val="00502720"/>
    <w:rsid w:val="00502A61"/>
    <w:rsid w:val="00502A8E"/>
    <w:rsid w:val="00505176"/>
    <w:rsid w:val="0050571D"/>
    <w:rsid w:val="00506ADD"/>
    <w:rsid w:val="005106B8"/>
    <w:rsid w:val="005112C2"/>
    <w:rsid w:val="005117B0"/>
    <w:rsid w:val="0051210C"/>
    <w:rsid w:val="0051286F"/>
    <w:rsid w:val="00514B51"/>
    <w:rsid w:val="00516B4D"/>
    <w:rsid w:val="005171B6"/>
    <w:rsid w:val="00522D9A"/>
    <w:rsid w:val="00523D77"/>
    <w:rsid w:val="005241FD"/>
    <w:rsid w:val="00524459"/>
    <w:rsid w:val="0052475A"/>
    <w:rsid w:val="0052671E"/>
    <w:rsid w:val="00526794"/>
    <w:rsid w:val="00530552"/>
    <w:rsid w:val="0053062F"/>
    <w:rsid w:val="00531220"/>
    <w:rsid w:val="00531293"/>
    <w:rsid w:val="005312DD"/>
    <w:rsid w:val="00531FD2"/>
    <w:rsid w:val="005326B1"/>
    <w:rsid w:val="005327A3"/>
    <w:rsid w:val="00533113"/>
    <w:rsid w:val="00533DCB"/>
    <w:rsid w:val="00533F93"/>
    <w:rsid w:val="00534675"/>
    <w:rsid w:val="005356EE"/>
    <w:rsid w:val="00535BC5"/>
    <w:rsid w:val="00535D1B"/>
    <w:rsid w:val="00535D31"/>
    <w:rsid w:val="005363F9"/>
    <w:rsid w:val="0053651A"/>
    <w:rsid w:val="00537F00"/>
    <w:rsid w:val="00540956"/>
    <w:rsid w:val="00541F31"/>
    <w:rsid w:val="0054246F"/>
    <w:rsid w:val="005437BB"/>
    <w:rsid w:val="0054393D"/>
    <w:rsid w:val="00543A79"/>
    <w:rsid w:val="00543B0A"/>
    <w:rsid w:val="00543C0F"/>
    <w:rsid w:val="0054481F"/>
    <w:rsid w:val="00544A71"/>
    <w:rsid w:val="00545AC4"/>
    <w:rsid w:val="00545B6D"/>
    <w:rsid w:val="00545BB2"/>
    <w:rsid w:val="00545CBB"/>
    <w:rsid w:val="00545E04"/>
    <w:rsid w:val="005460C8"/>
    <w:rsid w:val="005464DD"/>
    <w:rsid w:val="0054713C"/>
    <w:rsid w:val="005477AC"/>
    <w:rsid w:val="00550F79"/>
    <w:rsid w:val="0055148F"/>
    <w:rsid w:val="005517BF"/>
    <w:rsid w:val="0055196E"/>
    <w:rsid w:val="0055236B"/>
    <w:rsid w:val="00552750"/>
    <w:rsid w:val="00553B82"/>
    <w:rsid w:val="00555187"/>
    <w:rsid w:val="00555AD9"/>
    <w:rsid w:val="00555D37"/>
    <w:rsid w:val="00556552"/>
    <w:rsid w:val="005578AB"/>
    <w:rsid w:val="00560342"/>
    <w:rsid w:val="005603B7"/>
    <w:rsid w:val="00560E36"/>
    <w:rsid w:val="005610E6"/>
    <w:rsid w:val="00561144"/>
    <w:rsid w:val="00561582"/>
    <w:rsid w:val="005617ED"/>
    <w:rsid w:val="0056324D"/>
    <w:rsid w:val="0056603A"/>
    <w:rsid w:val="0056666C"/>
    <w:rsid w:val="00566BE3"/>
    <w:rsid w:val="00566D64"/>
    <w:rsid w:val="005673ED"/>
    <w:rsid w:val="00567C2B"/>
    <w:rsid w:val="00567F63"/>
    <w:rsid w:val="005702CB"/>
    <w:rsid w:val="0057079E"/>
    <w:rsid w:val="00570E46"/>
    <w:rsid w:val="00572716"/>
    <w:rsid w:val="00573009"/>
    <w:rsid w:val="005752FE"/>
    <w:rsid w:val="00575587"/>
    <w:rsid w:val="00575776"/>
    <w:rsid w:val="00577BE4"/>
    <w:rsid w:val="00577C1C"/>
    <w:rsid w:val="0058027B"/>
    <w:rsid w:val="005816BA"/>
    <w:rsid w:val="005819D9"/>
    <w:rsid w:val="005824FB"/>
    <w:rsid w:val="00582515"/>
    <w:rsid w:val="005830DF"/>
    <w:rsid w:val="00584707"/>
    <w:rsid w:val="00585506"/>
    <w:rsid w:val="00587846"/>
    <w:rsid w:val="00587FA5"/>
    <w:rsid w:val="0059058D"/>
    <w:rsid w:val="005915A3"/>
    <w:rsid w:val="00592BD1"/>
    <w:rsid w:val="00593BA5"/>
    <w:rsid w:val="005947ED"/>
    <w:rsid w:val="00594D85"/>
    <w:rsid w:val="00595474"/>
    <w:rsid w:val="00596783"/>
    <w:rsid w:val="005A0C08"/>
    <w:rsid w:val="005A1429"/>
    <w:rsid w:val="005A16A2"/>
    <w:rsid w:val="005A228B"/>
    <w:rsid w:val="005A4125"/>
    <w:rsid w:val="005A5009"/>
    <w:rsid w:val="005A51CF"/>
    <w:rsid w:val="005A747A"/>
    <w:rsid w:val="005B0637"/>
    <w:rsid w:val="005B143B"/>
    <w:rsid w:val="005B17F3"/>
    <w:rsid w:val="005B2B2E"/>
    <w:rsid w:val="005B537D"/>
    <w:rsid w:val="005B590D"/>
    <w:rsid w:val="005B76EF"/>
    <w:rsid w:val="005C0183"/>
    <w:rsid w:val="005C165D"/>
    <w:rsid w:val="005C1BAB"/>
    <w:rsid w:val="005C1FE5"/>
    <w:rsid w:val="005C31AE"/>
    <w:rsid w:val="005C3636"/>
    <w:rsid w:val="005C367C"/>
    <w:rsid w:val="005C3825"/>
    <w:rsid w:val="005C389A"/>
    <w:rsid w:val="005C45AC"/>
    <w:rsid w:val="005C461D"/>
    <w:rsid w:val="005C6201"/>
    <w:rsid w:val="005C63FC"/>
    <w:rsid w:val="005C7263"/>
    <w:rsid w:val="005C7F58"/>
    <w:rsid w:val="005D026D"/>
    <w:rsid w:val="005D0A7C"/>
    <w:rsid w:val="005D0BE1"/>
    <w:rsid w:val="005D0F55"/>
    <w:rsid w:val="005D26E8"/>
    <w:rsid w:val="005D3065"/>
    <w:rsid w:val="005D33E9"/>
    <w:rsid w:val="005D4158"/>
    <w:rsid w:val="005D4D2C"/>
    <w:rsid w:val="005D5391"/>
    <w:rsid w:val="005D73E5"/>
    <w:rsid w:val="005D76C5"/>
    <w:rsid w:val="005E0068"/>
    <w:rsid w:val="005E182C"/>
    <w:rsid w:val="005E31FA"/>
    <w:rsid w:val="005E3F40"/>
    <w:rsid w:val="005E5048"/>
    <w:rsid w:val="005E5059"/>
    <w:rsid w:val="005E567C"/>
    <w:rsid w:val="005E6A13"/>
    <w:rsid w:val="005E7D40"/>
    <w:rsid w:val="005F04B8"/>
    <w:rsid w:val="005F20EE"/>
    <w:rsid w:val="005F3C0C"/>
    <w:rsid w:val="005F46B2"/>
    <w:rsid w:val="005F4EE0"/>
    <w:rsid w:val="005F5937"/>
    <w:rsid w:val="005F66D6"/>
    <w:rsid w:val="005F7057"/>
    <w:rsid w:val="0060024B"/>
    <w:rsid w:val="006010BD"/>
    <w:rsid w:val="006022C6"/>
    <w:rsid w:val="00602EBB"/>
    <w:rsid w:val="006031E2"/>
    <w:rsid w:val="0060329B"/>
    <w:rsid w:val="00603DC5"/>
    <w:rsid w:val="0060444E"/>
    <w:rsid w:val="006049A5"/>
    <w:rsid w:val="00605AF8"/>
    <w:rsid w:val="0060701E"/>
    <w:rsid w:val="00610BE6"/>
    <w:rsid w:val="00611E5E"/>
    <w:rsid w:val="00612096"/>
    <w:rsid w:val="006121A9"/>
    <w:rsid w:val="0061289A"/>
    <w:rsid w:val="00612E3C"/>
    <w:rsid w:val="0061370B"/>
    <w:rsid w:val="006145D5"/>
    <w:rsid w:val="00614B77"/>
    <w:rsid w:val="00614E77"/>
    <w:rsid w:val="006154CF"/>
    <w:rsid w:val="006166BB"/>
    <w:rsid w:val="00616D53"/>
    <w:rsid w:val="006174BC"/>
    <w:rsid w:val="00617724"/>
    <w:rsid w:val="006202C8"/>
    <w:rsid w:val="00621B96"/>
    <w:rsid w:val="00621F09"/>
    <w:rsid w:val="00621F3D"/>
    <w:rsid w:val="00622A2A"/>
    <w:rsid w:val="006230AE"/>
    <w:rsid w:val="00623C43"/>
    <w:rsid w:val="0062411F"/>
    <w:rsid w:val="0062478C"/>
    <w:rsid w:val="00624FDC"/>
    <w:rsid w:val="0062565D"/>
    <w:rsid w:val="00625C02"/>
    <w:rsid w:val="00625C59"/>
    <w:rsid w:val="00625DCB"/>
    <w:rsid w:val="00625E52"/>
    <w:rsid w:val="006266D7"/>
    <w:rsid w:val="00627DDC"/>
    <w:rsid w:val="0063005B"/>
    <w:rsid w:val="00632C2D"/>
    <w:rsid w:val="00632C41"/>
    <w:rsid w:val="006332F7"/>
    <w:rsid w:val="00635A08"/>
    <w:rsid w:val="00635BEA"/>
    <w:rsid w:val="00636705"/>
    <w:rsid w:val="00636DC2"/>
    <w:rsid w:val="006403DD"/>
    <w:rsid w:val="00640B5A"/>
    <w:rsid w:val="006419C7"/>
    <w:rsid w:val="0064256A"/>
    <w:rsid w:val="00642D9E"/>
    <w:rsid w:val="00642DDB"/>
    <w:rsid w:val="00643F8A"/>
    <w:rsid w:val="00644D4D"/>
    <w:rsid w:val="0064556E"/>
    <w:rsid w:val="00645ABF"/>
    <w:rsid w:val="00646C55"/>
    <w:rsid w:val="00646CD7"/>
    <w:rsid w:val="006502FC"/>
    <w:rsid w:val="00650EFD"/>
    <w:rsid w:val="00652523"/>
    <w:rsid w:val="00653A1C"/>
    <w:rsid w:val="00653F72"/>
    <w:rsid w:val="006540DD"/>
    <w:rsid w:val="00654F40"/>
    <w:rsid w:val="00655D74"/>
    <w:rsid w:val="0065618C"/>
    <w:rsid w:val="00656EFC"/>
    <w:rsid w:val="00657C37"/>
    <w:rsid w:val="00661052"/>
    <w:rsid w:val="00661606"/>
    <w:rsid w:val="00661668"/>
    <w:rsid w:val="00661D36"/>
    <w:rsid w:val="0066291A"/>
    <w:rsid w:val="006643CE"/>
    <w:rsid w:val="006656EB"/>
    <w:rsid w:val="0066595B"/>
    <w:rsid w:val="0066759E"/>
    <w:rsid w:val="00667E8C"/>
    <w:rsid w:val="00667E8F"/>
    <w:rsid w:val="00667FA8"/>
    <w:rsid w:val="00670EA3"/>
    <w:rsid w:val="006710D3"/>
    <w:rsid w:val="00671745"/>
    <w:rsid w:val="00671AFA"/>
    <w:rsid w:val="006729B1"/>
    <w:rsid w:val="00673D29"/>
    <w:rsid w:val="00673ECF"/>
    <w:rsid w:val="00675135"/>
    <w:rsid w:val="006755AC"/>
    <w:rsid w:val="00676962"/>
    <w:rsid w:val="00677FB2"/>
    <w:rsid w:val="0068192A"/>
    <w:rsid w:val="006828A9"/>
    <w:rsid w:val="00682AD3"/>
    <w:rsid w:val="00682DC5"/>
    <w:rsid w:val="006834D9"/>
    <w:rsid w:val="006836C7"/>
    <w:rsid w:val="006842CF"/>
    <w:rsid w:val="00684EFC"/>
    <w:rsid w:val="00685F51"/>
    <w:rsid w:val="006869F3"/>
    <w:rsid w:val="00686CE8"/>
    <w:rsid w:val="00686D05"/>
    <w:rsid w:val="00687398"/>
    <w:rsid w:val="006874D2"/>
    <w:rsid w:val="00687C4D"/>
    <w:rsid w:val="006903A7"/>
    <w:rsid w:val="00691DC4"/>
    <w:rsid w:val="00695EF9"/>
    <w:rsid w:val="00696891"/>
    <w:rsid w:val="0069691C"/>
    <w:rsid w:val="00696A1E"/>
    <w:rsid w:val="006A2843"/>
    <w:rsid w:val="006A2942"/>
    <w:rsid w:val="006A2B09"/>
    <w:rsid w:val="006A4118"/>
    <w:rsid w:val="006A5306"/>
    <w:rsid w:val="006A6BDE"/>
    <w:rsid w:val="006A7DEC"/>
    <w:rsid w:val="006B05C3"/>
    <w:rsid w:val="006B0FFE"/>
    <w:rsid w:val="006B10E5"/>
    <w:rsid w:val="006B124C"/>
    <w:rsid w:val="006B1AB1"/>
    <w:rsid w:val="006B1E1E"/>
    <w:rsid w:val="006B25A8"/>
    <w:rsid w:val="006B29FE"/>
    <w:rsid w:val="006B2A13"/>
    <w:rsid w:val="006B30BC"/>
    <w:rsid w:val="006B334E"/>
    <w:rsid w:val="006B4B90"/>
    <w:rsid w:val="006B4D61"/>
    <w:rsid w:val="006B671C"/>
    <w:rsid w:val="006B7ABD"/>
    <w:rsid w:val="006B7FA8"/>
    <w:rsid w:val="006C083B"/>
    <w:rsid w:val="006C0A6A"/>
    <w:rsid w:val="006C215F"/>
    <w:rsid w:val="006C2401"/>
    <w:rsid w:val="006C3644"/>
    <w:rsid w:val="006C3A4B"/>
    <w:rsid w:val="006C3BC3"/>
    <w:rsid w:val="006C4580"/>
    <w:rsid w:val="006C5532"/>
    <w:rsid w:val="006D01FC"/>
    <w:rsid w:val="006D03B3"/>
    <w:rsid w:val="006D03EA"/>
    <w:rsid w:val="006D0BFA"/>
    <w:rsid w:val="006D0C42"/>
    <w:rsid w:val="006D0C88"/>
    <w:rsid w:val="006D0E38"/>
    <w:rsid w:val="006D16F7"/>
    <w:rsid w:val="006D2D87"/>
    <w:rsid w:val="006D3479"/>
    <w:rsid w:val="006D3A6D"/>
    <w:rsid w:val="006D5869"/>
    <w:rsid w:val="006D7DCA"/>
    <w:rsid w:val="006E08BB"/>
    <w:rsid w:val="006E113E"/>
    <w:rsid w:val="006E3C57"/>
    <w:rsid w:val="006E3D59"/>
    <w:rsid w:val="006E5164"/>
    <w:rsid w:val="006E60A8"/>
    <w:rsid w:val="006E6311"/>
    <w:rsid w:val="006E6579"/>
    <w:rsid w:val="006E6EBF"/>
    <w:rsid w:val="006F394C"/>
    <w:rsid w:val="006F4FC9"/>
    <w:rsid w:val="006F5088"/>
    <w:rsid w:val="00701390"/>
    <w:rsid w:val="00701D8E"/>
    <w:rsid w:val="00702DA7"/>
    <w:rsid w:val="007031CC"/>
    <w:rsid w:val="007043D0"/>
    <w:rsid w:val="00705444"/>
    <w:rsid w:val="00706004"/>
    <w:rsid w:val="007062A9"/>
    <w:rsid w:val="00707F79"/>
    <w:rsid w:val="00710243"/>
    <w:rsid w:val="007111C6"/>
    <w:rsid w:val="00712419"/>
    <w:rsid w:val="0071370E"/>
    <w:rsid w:val="00714D73"/>
    <w:rsid w:val="007157E3"/>
    <w:rsid w:val="007165AB"/>
    <w:rsid w:val="00716981"/>
    <w:rsid w:val="0071718F"/>
    <w:rsid w:val="00720D29"/>
    <w:rsid w:val="007216CC"/>
    <w:rsid w:val="00721A1F"/>
    <w:rsid w:val="00721C52"/>
    <w:rsid w:val="00721CA1"/>
    <w:rsid w:val="00721FB5"/>
    <w:rsid w:val="00722076"/>
    <w:rsid w:val="0072227E"/>
    <w:rsid w:val="00722AC2"/>
    <w:rsid w:val="007251F3"/>
    <w:rsid w:val="00725647"/>
    <w:rsid w:val="0072583B"/>
    <w:rsid w:val="00727EFF"/>
    <w:rsid w:val="00731842"/>
    <w:rsid w:val="007339C7"/>
    <w:rsid w:val="00734D0F"/>
    <w:rsid w:val="007363FF"/>
    <w:rsid w:val="0073701A"/>
    <w:rsid w:val="007404BA"/>
    <w:rsid w:val="0074186D"/>
    <w:rsid w:val="007425A8"/>
    <w:rsid w:val="00742B35"/>
    <w:rsid w:val="00744B89"/>
    <w:rsid w:val="00744FF9"/>
    <w:rsid w:val="007454EF"/>
    <w:rsid w:val="00745667"/>
    <w:rsid w:val="0074599C"/>
    <w:rsid w:val="00746987"/>
    <w:rsid w:val="00746BFA"/>
    <w:rsid w:val="00746F3D"/>
    <w:rsid w:val="00750E6B"/>
    <w:rsid w:val="00750E7C"/>
    <w:rsid w:val="00750F4A"/>
    <w:rsid w:val="00751513"/>
    <w:rsid w:val="00751ACF"/>
    <w:rsid w:val="00751BEC"/>
    <w:rsid w:val="00753791"/>
    <w:rsid w:val="00753A9F"/>
    <w:rsid w:val="00753F98"/>
    <w:rsid w:val="00755878"/>
    <w:rsid w:val="00755D31"/>
    <w:rsid w:val="0075679A"/>
    <w:rsid w:val="00756E43"/>
    <w:rsid w:val="00757836"/>
    <w:rsid w:val="00757B42"/>
    <w:rsid w:val="007607A0"/>
    <w:rsid w:val="0076095E"/>
    <w:rsid w:val="007623D8"/>
    <w:rsid w:val="007624C4"/>
    <w:rsid w:val="0076334A"/>
    <w:rsid w:val="00763931"/>
    <w:rsid w:val="007647E8"/>
    <w:rsid w:val="00764C26"/>
    <w:rsid w:val="00766044"/>
    <w:rsid w:val="007662FD"/>
    <w:rsid w:val="00766FB7"/>
    <w:rsid w:val="00767311"/>
    <w:rsid w:val="00767878"/>
    <w:rsid w:val="007706A0"/>
    <w:rsid w:val="007719C0"/>
    <w:rsid w:val="00772D18"/>
    <w:rsid w:val="007734F5"/>
    <w:rsid w:val="00775427"/>
    <w:rsid w:val="00775865"/>
    <w:rsid w:val="00776003"/>
    <w:rsid w:val="00777175"/>
    <w:rsid w:val="00780687"/>
    <w:rsid w:val="0078077E"/>
    <w:rsid w:val="00780B9A"/>
    <w:rsid w:val="007817BD"/>
    <w:rsid w:val="007818B0"/>
    <w:rsid w:val="00782CE6"/>
    <w:rsid w:val="00783516"/>
    <w:rsid w:val="007850EA"/>
    <w:rsid w:val="0078596D"/>
    <w:rsid w:val="00785A48"/>
    <w:rsid w:val="00785CE3"/>
    <w:rsid w:val="00786660"/>
    <w:rsid w:val="007913A4"/>
    <w:rsid w:val="0079186A"/>
    <w:rsid w:val="007929C5"/>
    <w:rsid w:val="007930E6"/>
    <w:rsid w:val="007936FB"/>
    <w:rsid w:val="00793851"/>
    <w:rsid w:val="00793F0C"/>
    <w:rsid w:val="007941B5"/>
    <w:rsid w:val="007956AC"/>
    <w:rsid w:val="00796549"/>
    <w:rsid w:val="00796BDA"/>
    <w:rsid w:val="0079706B"/>
    <w:rsid w:val="00797CCE"/>
    <w:rsid w:val="007A0513"/>
    <w:rsid w:val="007A2563"/>
    <w:rsid w:val="007A3032"/>
    <w:rsid w:val="007A330F"/>
    <w:rsid w:val="007A3912"/>
    <w:rsid w:val="007A3DE0"/>
    <w:rsid w:val="007A4903"/>
    <w:rsid w:val="007A746B"/>
    <w:rsid w:val="007A7C2C"/>
    <w:rsid w:val="007B1AC9"/>
    <w:rsid w:val="007B294D"/>
    <w:rsid w:val="007B3ECB"/>
    <w:rsid w:val="007B4DDE"/>
    <w:rsid w:val="007B50C3"/>
    <w:rsid w:val="007B56D1"/>
    <w:rsid w:val="007B5923"/>
    <w:rsid w:val="007B7241"/>
    <w:rsid w:val="007B7F79"/>
    <w:rsid w:val="007C135B"/>
    <w:rsid w:val="007C1362"/>
    <w:rsid w:val="007C224E"/>
    <w:rsid w:val="007C229B"/>
    <w:rsid w:val="007C2827"/>
    <w:rsid w:val="007C2AD9"/>
    <w:rsid w:val="007C3674"/>
    <w:rsid w:val="007C36A6"/>
    <w:rsid w:val="007C4954"/>
    <w:rsid w:val="007C4962"/>
    <w:rsid w:val="007C4C9F"/>
    <w:rsid w:val="007C4E62"/>
    <w:rsid w:val="007C5516"/>
    <w:rsid w:val="007C73C5"/>
    <w:rsid w:val="007D001A"/>
    <w:rsid w:val="007D03DB"/>
    <w:rsid w:val="007D2768"/>
    <w:rsid w:val="007D2B1C"/>
    <w:rsid w:val="007D2E12"/>
    <w:rsid w:val="007D30E4"/>
    <w:rsid w:val="007D36E5"/>
    <w:rsid w:val="007D439B"/>
    <w:rsid w:val="007D4A6F"/>
    <w:rsid w:val="007D4D31"/>
    <w:rsid w:val="007D6DFE"/>
    <w:rsid w:val="007D7155"/>
    <w:rsid w:val="007D76E3"/>
    <w:rsid w:val="007E091F"/>
    <w:rsid w:val="007E2050"/>
    <w:rsid w:val="007E4376"/>
    <w:rsid w:val="007E6AC1"/>
    <w:rsid w:val="007E6E95"/>
    <w:rsid w:val="007E76A5"/>
    <w:rsid w:val="007F20E5"/>
    <w:rsid w:val="007F2537"/>
    <w:rsid w:val="007F31FC"/>
    <w:rsid w:val="007F38C7"/>
    <w:rsid w:val="007F3C9B"/>
    <w:rsid w:val="007F41FA"/>
    <w:rsid w:val="00801007"/>
    <w:rsid w:val="00801F7B"/>
    <w:rsid w:val="00802404"/>
    <w:rsid w:val="00803C57"/>
    <w:rsid w:val="00805742"/>
    <w:rsid w:val="00805DAA"/>
    <w:rsid w:val="00806544"/>
    <w:rsid w:val="00806BAE"/>
    <w:rsid w:val="00807897"/>
    <w:rsid w:val="0081090F"/>
    <w:rsid w:val="00811493"/>
    <w:rsid w:val="0081170B"/>
    <w:rsid w:val="00811D6A"/>
    <w:rsid w:val="00813B36"/>
    <w:rsid w:val="0081521B"/>
    <w:rsid w:val="00815D8E"/>
    <w:rsid w:val="008164CF"/>
    <w:rsid w:val="0081687B"/>
    <w:rsid w:val="0081752E"/>
    <w:rsid w:val="0082382B"/>
    <w:rsid w:val="0082384E"/>
    <w:rsid w:val="00823CEB"/>
    <w:rsid w:val="00824089"/>
    <w:rsid w:val="008240AA"/>
    <w:rsid w:val="008244BB"/>
    <w:rsid w:val="008248FA"/>
    <w:rsid w:val="00826260"/>
    <w:rsid w:val="00826600"/>
    <w:rsid w:val="00830B92"/>
    <w:rsid w:val="00831095"/>
    <w:rsid w:val="00831630"/>
    <w:rsid w:val="00833301"/>
    <w:rsid w:val="008352B8"/>
    <w:rsid w:val="008355BA"/>
    <w:rsid w:val="008358D0"/>
    <w:rsid w:val="00835957"/>
    <w:rsid w:val="00835B5B"/>
    <w:rsid w:val="00836F2A"/>
    <w:rsid w:val="00837106"/>
    <w:rsid w:val="0084092D"/>
    <w:rsid w:val="0084117E"/>
    <w:rsid w:val="00841796"/>
    <w:rsid w:val="008417A3"/>
    <w:rsid w:val="00843708"/>
    <w:rsid w:val="00843CEB"/>
    <w:rsid w:val="00844594"/>
    <w:rsid w:val="00844897"/>
    <w:rsid w:val="0084582D"/>
    <w:rsid w:val="00845C0F"/>
    <w:rsid w:val="00845DFD"/>
    <w:rsid w:val="00846DD4"/>
    <w:rsid w:val="00847211"/>
    <w:rsid w:val="00850544"/>
    <w:rsid w:val="00850E23"/>
    <w:rsid w:val="0085248A"/>
    <w:rsid w:val="00852FD5"/>
    <w:rsid w:val="008535D9"/>
    <w:rsid w:val="00854B4E"/>
    <w:rsid w:val="00857196"/>
    <w:rsid w:val="008573D0"/>
    <w:rsid w:val="008612EE"/>
    <w:rsid w:val="00862502"/>
    <w:rsid w:val="00863C30"/>
    <w:rsid w:val="00864F0A"/>
    <w:rsid w:val="00865512"/>
    <w:rsid w:val="008658C7"/>
    <w:rsid w:val="00866286"/>
    <w:rsid w:val="0086659A"/>
    <w:rsid w:val="0086675B"/>
    <w:rsid w:val="00870B6B"/>
    <w:rsid w:val="00871DB5"/>
    <w:rsid w:val="00872ADB"/>
    <w:rsid w:val="00872C02"/>
    <w:rsid w:val="008745CA"/>
    <w:rsid w:val="00874659"/>
    <w:rsid w:val="008747ED"/>
    <w:rsid w:val="00875633"/>
    <w:rsid w:val="00875A49"/>
    <w:rsid w:val="008770BC"/>
    <w:rsid w:val="008778F5"/>
    <w:rsid w:val="008802AD"/>
    <w:rsid w:val="008809CF"/>
    <w:rsid w:val="008816F8"/>
    <w:rsid w:val="008818AB"/>
    <w:rsid w:val="00881D1B"/>
    <w:rsid w:val="008825B1"/>
    <w:rsid w:val="00882913"/>
    <w:rsid w:val="008830C7"/>
    <w:rsid w:val="008846F4"/>
    <w:rsid w:val="008849FB"/>
    <w:rsid w:val="00885AF7"/>
    <w:rsid w:val="00885CFE"/>
    <w:rsid w:val="00886C84"/>
    <w:rsid w:val="008872D4"/>
    <w:rsid w:val="00887FA0"/>
    <w:rsid w:val="00890D70"/>
    <w:rsid w:val="0089146D"/>
    <w:rsid w:val="00891712"/>
    <w:rsid w:val="0089194F"/>
    <w:rsid w:val="008929E2"/>
    <w:rsid w:val="0089346E"/>
    <w:rsid w:val="00893942"/>
    <w:rsid w:val="008947D1"/>
    <w:rsid w:val="0089625A"/>
    <w:rsid w:val="00896C40"/>
    <w:rsid w:val="00897115"/>
    <w:rsid w:val="008A1CD5"/>
    <w:rsid w:val="008A22F5"/>
    <w:rsid w:val="008A2B71"/>
    <w:rsid w:val="008A332D"/>
    <w:rsid w:val="008A383C"/>
    <w:rsid w:val="008A4171"/>
    <w:rsid w:val="008A73B2"/>
    <w:rsid w:val="008B05CF"/>
    <w:rsid w:val="008B1C34"/>
    <w:rsid w:val="008B2F93"/>
    <w:rsid w:val="008B3518"/>
    <w:rsid w:val="008B3CEC"/>
    <w:rsid w:val="008B7336"/>
    <w:rsid w:val="008B798D"/>
    <w:rsid w:val="008C04D1"/>
    <w:rsid w:val="008C1976"/>
    <w:rsid w:val="008C1F04"/>
    <w:rsid w:val="008C311E"/>
    <w:rsid w:val="008C3C83"/>
    <w:rsid w:val="008C5801"/>
    <w:rsid w:val="008C62CA"/>
    <w:rsid w:val="008C7E4D"/>
    <w:rsid w:val="008D007E"/>
    <w:rsid w:val="008D190F"/>
    <w:rsid w:val="008D2FF5"/>
    <w:rsid w:val="008D37FB"/>
    <w:rsid w:val="008D491D"/>
    <w:rsid w:val="008D49F5"/>
    <w:rsid w:val="008D4B91"/>
    <w:rsid w:val="008D4DD5"/>
    <w:rsid w:val="008D526F"/>
    <w:rsid w:val="008E0631"/>
    <w:rsid w:val="008E28C8"/>
    <w:rsid w:val="008E47E3"/>
    <w:rsid w:val="008E5753"/>
    <w:rsid w:val="008E5A9E"/>
    <w:rsid w:val="008E5E6F"/>
    <w:rsid w:val="008E744A"/>
    <w:rsid w:val="008F040E"/>
    <w:rsid w:val="008F05DF"/>
    <w:rsid w:val="008F06D2"/>
    <w:rsid w:val="008F110C"/>
    <w:rsid w:val="008F1AF1"/>
    <w:rsid w:val="008F1BB1"/>
    <w:rsid w:val="008F2075"/>
    <w:rsid w:val="008F2646"/>
    <w:rsid w:val="008F2CFF"/>
    <w:rsid w:val="008F56CC"/>
    <w:rsid w:val="008F5DEA"/>
    <w:rsid w:val="008F786C"/>
    <w:rsid w:val="008F7F8E"/>
    <w:rsid w:val="00900E96"/>
    <w:rsid w:val="00903066"/>
    <w:rsid w:val="0090365A"/>
    <w:rsid w:val="00904C12"/>
    <w:rsid w:val="00904C2B"/>
    <w:rsid w:val="009078B6"/>
    <w:rsid w:val="009078E6"/>
    <w:rsid w:val="00910574"/>
    <w:rsid w:val="00911114"/>
    <w:rsid w:val="00911344"/>
    <w:rsid w:val="00911EE1"/>
    <w:rsid w:val="00912185"/>
    <w:rsid w:val="00913315"/>
    <w:rsid w:val="009151FB"/>
    <w:rsid w:val="00916040"/>
    <w:rsid w:val="009162C5"/>
    <w:rsid w:val="009167E1"/>
    <w:rsid w:val="00916906"/>
    <w:rsid w:val="0092059A"/>
    <w:rsid w:val="00920D08"/>
    <w:rsid w:val="00921934"/>
    <w:rsid w:val="00921DB7"/>
    <w:rsid w:val="00921DCD"/>
    <w:rsid w:val="00921E9F"/>
    <w:rsid w:val="00922F46"/>
    <w:rsid w:val="00923102"/>
    <w:rsid w:val="00923D20"/>
    <w:rsid w:val="009256E5"/>
    <w:rsid w:val="00925FBD"/>
    <w:rsid w:val="0093013D"/>
    <w:rsid w:val="009318D3"/>
    <w:rsid w:val="00931CCF"/>
    <w:rsid w:val="00932338"/>
    <w:rsid w:val="0093336B"/>
    <w:rsid w:val="009334B0"/>
    <w:rsid w:val="009334C8"/>
    <w:rsid w:val="009340D8"/>
    <w:rsid w:val="009341C0"/>
    <w:rsid w:val="009352E1"/>
    <w:rsid w:val="00936EF5"/>
    <w:rsid w:val="009401B1"/>
    <w:rsid w:val="009402AC"/>
    <w:rsid w:val="00940A53"/>
    <w:rsid w:val="00941E67"/>
    <w:rsid w:val="00942235"/>
    <w:rsid w:val="00943CF4"/>
    <w:rsid w:val="00945667"/>
    <w:rsid w:val="00945728"/>
    <w:rsid w:val="00946B35"/>
    <w:rsid w:val="00950220"/>
    <w:rsid w:val="0095134E"/>
    <w:rsid w:val="009519C1"/>
    <w:rsid w:val="00951D06"/>
    <w:rsid w:val="00952813"/>
    <w:rsid w:val="00953D2B"/>
    <w:rsid w:val="009544CA"/>
    <w:rsid w:val="00956C3E"/>
    <w:rsid w:val="00960096"/>
    <w:rsid w:val="00961230"/>
    <w:rsid w:val="00963150"/>
    <w:rsid w:val="009648A6"/>
    <w:rsid w:val="00964967"/>
    <w:rsid w:val="00966D2B"/>
    <w:rsid w:val="009670E1"/>
    <w:rsid w:val="00967E5C"/>
    <w:rsid w:val="009707BE"/>
    <w:rsid w:val="0097142D"/>
    <w:rsid w:val="009715CD"/>
    <w:rsid w:val="00971C91"/>
    <w:rsid w:val="009729A2"/>
    <w:rsid w:val="00972C5F"/>
    <w:rsid w:val="0097334F"/>
    <w:rsid w:val="009736CC"/>
    <w:rsid w:val="009741A1"/>
    <w:rsid w:val="00974D3B"/>
    <w:rsid w:val="00974EE8"/>
    <w:rsid w:val="00976A1E"/>
    <w:rsid w:val="00976C19"/>
    <w:rsid w:val="009801F8"/>
    <w:rsid w:val="00980644"/>
    <w:rsid w:val="00980C00"/>
    <w:rsid w:val="00983877"/>
    <w:rsid w:val="0098511D"/>
    <w:rsid w:val="0098553B"/>
    <w:rsid w:val="009859D3"/>
    <w:rsid w:val="0098621C"/>
    <w:rsid w:val="009864E7"/>
    <w:rsid w:val="00987761"/>
    <w:rsid w:val="00987D92"/>
    <w:rsid w:val="0099000C"/>
    <w:rsid w:val="00990D85"/>
    <w:rsid w:val="0099208A"/>
    <w:rsid w:val="00995700"/>
    <w:rsid w:val="0099616F"/>
    <w:rsid w:val="009965FC"/>
    <w:rsid w:val="00996FCA"/>
    <w:rsid w:val="00996FD7"/>
    <w:rsid w:val="009A0087"/>
    <w:rsid w:val="009A0153"/>
    <w:rsid w:val="009A0216"/>
    <w:rsid w:val="009A1A9D"/>
    <w:rsid w:val="009A23AD"/>
    <w:rsid w:val="009A2F80"/>
    <w:rsid w:val="009A45EE"/>
    <w:rsid w:val="009A4959"/>
    <w:rsid w:val="009A49B4"/>
    <w:rsid w:val="009A49D3"/>
    <w:rsid w:val="009A511A"/>
    <w:rsid w:val="009A5610"/>
    <w:rsid w:val="009A5841"/>
    <w:rsid w:val="009A7138"/>
    <w:rsid w:val="009B1B35"/>
    <w:rsid w:val="009B447E"/>
    <w:rsid w:val="009B4E03"/>
    <w:rsid w:val="009B4E0A"/>
    <w:rsid w:val="009B5AAC"/>
    <w:rsid w:val="009B5FE7"/>
    <w:rsid w:val="009B6580"/>
    <w:rsid w:val="009C15B9"/>
    <w:rsid w:val="009C2F84"/>
    <w:rsid w:val="009C2F89"/>
    <w:rsid w:val="009C3216"/>
    <w:rsid w:val="009C392B"/>
    <w:rsid w:val="009C3BE4"/>
    <w:rsid w:val="009C3EAB"/>
    <w:rsid w:val="009C4742"/>
    <w:rsid w:val="009C4B4D"/>
    <w:rsid w:val="009C55BD"/>
    <w:rsid w:val="009C564B"/>
    <w:rsid w:val="009C59FE"/>
    <w:rsid w:val="009C74E1"/>
    <w:rsid w:val="009C7713"/>
    <w:rsid w:val="009C7992"/>
    <w:rsid w:val="009D0BA2"/>
    <w:rsid w:val="009D179E"/>
    <w:rsid w:val="009D1E04"/>
    <w:rsid w:val="009D2F08"/>
    <w:rsid w:val="009D4A21"/>
    <w:rsid w:val="009D6181"/>
    <w:rsid w:val="009D6D78"/>
    <w:rsid w:val="009D78D8"/>
    <w:rsid w:val="009D7960"/>
    <w:rsid w:val="009E069A"/>
    <w:rsid w:val="009E091D"/>
    <w:rsid w:val="009E24C1"/>
    <w:rsid w:val="009E2759"/>
    <w:rsid w:val="009E4D85"/>
    <w:rsid w:val="009E4F0D"/>
    <w:rsid w:val="009E4FD2"/>
    <w:rsid w:val="009E5304"/>
    <w:rsid w:val="009E54D3"/>
    <w:rsid w:val="009E6156"/>
    <w:rsid w:val="009F0A9F"/>
    <w:rsid w:val="009F0F0C"/>
    <w:rsid w:val="009F1EA8"/>
    <w:rsid w:val="009F5061"/>
    <w:rsid w:val="009F50AF"/>
    <w:rsid w:val="009F55E7"/>
    <w:rsid w:val="009F5897"/>
    <w:rsid w:val="009F6267"/>
    <w:rsid w:val="009F69B0"/>
    <w:rsid w:val="009F701A"/>
    <w:rsid w:val="00A00377"/>
    <w:rsid w:val="00A01201"/>
    <w:rsid w:val="00A02AF1"/>
    <w:rsid w:val="00A03AFD"/>
    <w:rsid w:val="00A03F72"/>
    <w:rsid w:val="00A044A8"/>
    <w:rsid w:val="00A0546A"/>
    <w:rsid w:val="00A05529"/>
    <w:rsid w:val="00A05BF1"/>
    <w:rsid w:val="00A063FA"/>
    <w:rsid w:val="00A06571"/>
    <w:rsid w:val="00A06933"/>
    <w:rsid w:val="00A06F8F"/>
    <w:rsid w:val="00A07BC1"/>
    <w:rsid w:val="00A1099B"/>
    <w:rsid w:val="00A10D09"/>
    <w:rsid w:val="00A10F96"/>
    <w:rsid w:val="00A114FF"/>
    <w:rsid w:val="00A11989"/>
    <w:rsid w:val="00A1269B"/>
    <w:rsid w:val="00A12C60"/>
    <w:rsid w:val="00A12D64"/>
    <w:rsid w:val="00A144B5"/>
    <w:rsid w:val="00A14742"/>
    <w:rsid w:val="00A14E65"/>
    <w:rsid w:val="00A15518"/>
    <w:rsid w:val="00A1599F"/>
    <w:rsid w:val="00A15F1C"/>
    <w:rsid w:val="00A17258"/>
    <w:rsid w:val="00A17BE3"/>
    <w:rsid w:val="00A20F2D"/>
    <w:rsid w:val="00A215BF"/>
    <w:rsid w:val="00A2266A"/>
    <w:rsid w:val="00A23579"/>
    <w:rsid w:val="00A235AF"/>
    <w:rsid w:val="00A25C18"/>
    <w:rsid w:val="00A276DB"/>
    <w:rsid w:val="00A30C88"/>
    <w:rsid w:val="00A30D2A"/>
    <w:rsid w:val="00A312A2"/>
    <w:rsid w:val="00A34BFB"/>
    <w:rsid w:val="00A35A7C"/>
    <w:rsid w:val="00A36CE7"/>
    <w:rsid w:val="00A40217"/>
    <w:rsid w:val="00A40C58"/>
    <w:rsid w:val="00A415F0"/>
    <w:rsid w:val="00A41B10"/>
    <w:rsid w:val="00A42043"/>
    <w:rsid w:val="00A4493E"/>
    <w:rsid w:val="00A454B5"/>
    <w:rsid w:val="00A45644"/>
    <w:rsid w:val="00A456F9"/>
    <w:rsid w:val="00A476D6"/>
    <w:rsid w:val="00A47CE8"/>
    <w:rsid w:val="00A51C80"/>
    <w:rsid w:val="00A51FD3"/>
    <w:rsid w:val="00A52044"/>
    <w:rsid w:val="00A5257B"/>
    <w:rsid w:val="00A537EA"/>
    <w:rsid w:val="00A538AF"/>
    <w:rsid w:val="00A546A2"/>
    <w:rsid w:val="00A559C8"/>
    <w:rsid w:val="00A56C73"/>
    <w:rsid w:val="00A56F02"/>
    <w:rsid w:val="00A57211"/>
    <w:rsid w:val="00A57929"/>
    <w:rsid w:val="00A60251"/>
    <w:rsid w:val="00A60296"/>
    <w:rsid w:val="00A60B31"/>
    <w:rsid w:val="00A60D81"/>
    <w:rsid w:val="00A614D7"/>
    <w:rsid w:val="00A61768"/>
    <w:rsid w:val="00A61CFB"/>
    <w:rsid w:val="00A622B7"/>
    <w:rsid w:val="00A631CA"/>
    <w:rsid w:val="00A64DF4"/>
    <w:rsid w:val="00A652F5"/>
    <w:rsid w:val="00A6588C"/>
    <w:rsid w:val="00A66386"/>
    <w:rsid w:val="00A66827"/>
    <w:rsid w:val="00A679A6"/>
    <w:rsid w:val="00A7041C"/>
    <w:rsid w:val="00A70C3E"/>
    <w:rsid w:val="00A70CFB"/>
    <w:rsid w:val="00A71372"/>
    <w:rsid w:val="00A71B8C"/>
    <w:rsid w:val="00A722A7"/>
    <w:rsid w:val="00A7252B"/>
    <w:rsid w:val="00A7265A"/>
    <w:rsid w:val="00A72F6B"/>
    <w:rsid w:val="00A73FDC"/>
    <w:rsid w:val="00A76871"/>
    <w:rsid w:val="00A76B2D"/>
    <w:rsid w:val="00A805C3"/>
    <w:rsid w:val="00A81706"/>
    <w:rsid w:val="00A83DA5"/>
    <w:rsid w:val="00A84A54"/>
    <w:rsid w:val="00A84B97"/>
    <w:rsid w:val="00A84CDE"/>
    <w:rsid w:val="00A856CB"/>
    <w:rsid w:val="00A857B6"/>
    <w:rsid w:val="00A873FB"/>
    <w:rsid w:val="00A875FD"/>
    <w:rsid w:val="00A90786"/>
    <w:rsid w:val="00A91BA3"/>
    <w:rsid w:val="00A9336A"/>
    <w:rsid w:val="00A937C8"/>
    <w:rsid w:val="00A9516C"/>
    <w:rsid w:val="00A9706A"/>
    <w:rsid w:val="00A97962"/>
    <w:rsid w:val="00A9797E"/>
    <w:rsid w:val="00AA0001"/>
    <w:rsid w:val="00AA0033"/>
    <w:rsid w:val="00AA075A"/>
    <w:rsid w:val="00AA0823"/>
    <w:rsid w:val="00AA1FFC"/>
    <w:rsid w:val="00AA2074"/>
    <w:rsid w:val="00AA32B7"/>
    <w:rsid w:val="00AA3C43"/>
    <w:rsid w:val="00AA4711"/>
    <w:rsid w:val="00AA4912"/>
    <w:rsid w:val="00AA4B10"/>
    <w:rsid w:val="00AA4B44"/>
    <w:rsid w:val="00AB012A"/>
    <w:rsid w:val="00AB1D51"/>
    <w:rsid w:val="00AB2901"/>
    <w:rsid w:val="00AB3732"/>
    <w:rsid w:val="00AB3BC8"/>
    <w:rsid w:val="00AB540A"/>
    <w:rsid w:val="00AB5ED6"/>
    <w:rsid w:val="00AB6F27"/>
    <w:rsid w:val="00AB7331"/>
    <w:rsid w:val="00AC0A39"/>
    <w:rsid w:val="00AC0FB4"/>
    <w:rsid w:val="00AC4577"/>
    <w:rsid w:val="00AC4CAC"/>
    <w:rsid w:val="00AC4F4A"/>
    <w:rsid w:val="00AC57C1"/>
    <w:rsid w:val="00AC5B45"/>
    <w:rsid w:val="00AC62C0"/>
    <w:rsid w:val="00AC6B75"/>
    <w:rsid w:val="00AC7631"/>
    <w:rsid w:val="00AC779B"/>
    <w:rsid w:val="00AC7BE9"/>
    <w:rsid w:val="00AD0725"/>
    <w:rsid w:val="00AD0A78"/>
    <w:rsid w:val="00AD20CD"/>
    <w:rsid w:val="00AD38A9"/>
    <w:rsid w:val="00AD3F10"/>
    <w:rsid w:val="00AD5406"/>
    <w:rsid w:val="00AD56DD"/>
    <w:rsid w:val="00AD6501"/>
    <w:rsid w:val="00AD7191"/>
    <w:rsid w:val="00AE0389"/>
    <w:rsid w:val="00AE1A3C"/>
    <w:rsid w:val="00AE325E"/>
    <w:rsid w:val="00AE3AB7"/>
    <w:rsid w:val="00AE4267"/>
    <w:rsid w:val="00AE4671"/>
    <w:rsid w:val="00AE49FF"/>
    <w:rsid w:val="00AE4F7A"/>
    <w:rsid w:val="00AE5620"/>
    <w:rsid w:val="00AE56A0"/>
    <w:rsid w:val="00AE6450"/>
    <w:rsid w:val="00AE6871"/>
    <w:rsid w:val="00AE701A"/>
    <w:rsid w:val="00AF05C9"/>
    <w:rsid w:val="00AF100F"/>
    <w:rsid w:val="00AF2242"/>
    <w:rsid w:val="00AF40BF"/>
    <w:rsid w:val="00AF4BF5"/>
    <w:rsid w:val="00AF5814"/>
    <w:rsid w:val="00AF6842"/>
    <w:rsid w:val="00AF6F42"/>
    <w:rsid w:val="00AF729B"/>
    <w:rsid w:val="00B00C28"/>
    <w:rsid w:val="00B00D00"/>
    <w:rsid w:val="00B01736"/>
    <w:rsid w:val="00B01C59"/>
    <w:rsid w:val="00B03684"/>
    <w:rsid w:val="00B0406A"/>
    <w:rsid w:val="00B0652B"/>
    <w:rsid w:val="00B06810"/>
    <w:rsid w:val="00B07261"/>
    <w:rsid w:val="00B106A8"/>
    <w:rsid w:val="00B113FD"/>
    <w:rsid w:val="00B1140C"/>
    <w:rsid w:val="00B11D2B"/>
    <w:rsid w:val="00B11DE5"/>
    <w:rsid w:val="00B120A4"/>
    <w:rsid w:val="00B1333F"/>
    <w:rsid w:val="00B133E3"/>
    <w:rsid w:val="00B1394E"/>
    <w:rsid w:val="00B13FA0"/>
    <w:rsid w:val="00B1427B"/>
    <w:rsid w:val="00B15F3C"/>
    <w:rsid w:val="00B16285"/>
    <w:rsid w:val="00B16458"/>
    <w:rsid w:val="00B16565"/>
    <w:rsid w:val="00B173F8"/>
    <w:rsid w:val="00B20038"/>
    <w:rsid w:val="00B2050F"/>
    <w:rsid w:val="00B20708"/>
    <w:rsid w:val="00B207BD"/>
    <w:rsid w:val="00B21CEB"/>
    <w:rsid w:val="00B2215F"/>
    <w:rsid w:val="00B233CE"/>
    <w:rsid w:val="00B234C8"/>
    <w:rsid w:val="00B241D2"/>
    <w:rsid w:val="00B244FD"/>
    <w:rsid w:val="00B24FFC"/>
    <w:rsid w:val="00B2546C"/>
    <w:rsid w:val="00B27FB4"/>
    <w:rsid w:val="00B3376E"/>
    <w:rsid w:val="00B348B1"/>
    <w:rsid w:val="00B352BD"/>
    <w:rsid w:val="00B36695"/>
    <w:rsid w:val="00B369A5"/>
    <w:rsid w:val="00B3701F"/>
    <w:rsid w:val="00B40D13"/>
    <w:rsid w:val="00B40E7C"/>
    <w:rsid w:val="00B416C8"/>
    <w:rsid w:val="00B418B9"/>
    <w:rsid w:val="00B41B10"/>
    <w:rsid w:val="00B41B79"/>
    <w:rsid w:val="00B427FE"/>
    <w:rsid w:val="00B4311F"/>
    <w:rsid w:val="00B44367"/>
    <w:rsid w:val="00B4496A"/>
    <w:rsid w:val="00B44B33"/>
    <w:rsid w:val="00B44CDD"/>
    <w:rsid w:val="00B44EA9"/>
    <w:rsid w:val="00B45828"/>
    <w:rsid w:val="00B46C46"/>
    <w:rsid w:val="00B47798"/>
    <w:rsid w:val="00B50078"/>
    <w:rsid w:val="00B51165"/>
    <w:rsid w:val="00B51BE2"/>
    <w:rsid w:val="00B522BC"/>
    <w:rsid w:val="00B532C4"/>
    <w:rsid w:val="00B54113"/>
    <w:rsid w:val="00B54226"/>
    <w:rsid w:val="00B55AFC"/>
    <w:rsid w:val="00B55C1A"/>
    <w:rsid w:val="00B563ED"/>
    <w:rsid w:val="00B6044A"/>
    <w:rsid w:val="00B61DC8"/>
    <w:rsid w:val="00B62077"/>
    <w:rsid w:val="00B620F1"/>
    <w:rsid w:val="00B635B4"/>
    <w:rsid w:val="00B643E1"/>
    <w:rsid w:val="00B644A7"/>
    <w:rsid w:val="00B656C3"/>
    <w:rsid w:val="00B66AD5"/>
    <w:rsid w:val="00B66B8A"/>
    <w:rsid w:val="00B70DEF"/>
    <w:rsid w:val="00B71577"/>
    <w:rsid w:val="00B729AF"/>
    <w:rsid w:val="00B72E85"/>
    <w:rsid w:val="00B72F9D"/>
    <w:rsid w:val="00B73467"/>
    <w:rsid w:val="00B736DF"/>
    <w:rsid w:val="00B738D6"/>
    <w:rsid w:val="00B739E5"/>
    <w:rsid w:val="00B743EF"/>
    <w:rsid w:val="00B7538B"/>
    <w:rsid w:val="00B7649D"/>
    <w:rsid w:val="00B7666B"/>
    <w:rsid w:val="00B77449"/>
    <w:rsid w:val="00B7747D"/>
    <w:rsid w:val="00B77B0D"/>
    <w:rsid w:val="00B77B93"/>
    <w:rsid w:val="00B807FE"/>
    <w:rsid w:val="00B80B01"/>
    <w:rsid w:val="00B810EA"/>
    <w:rsid w:val="00B812A8"/>
    <w:rsid w:val="00B815CF"/>
    <w:rsid w:val="00B82E19"/>
    <w:rsid w:val="00B82E87"/>
    <w:rsid w:val="00B836C3"/>
    <w:rsid w:val="00B8566C"/>
    <w:rsid w:val="00B85CCF"/>
    <w:rsid w:val="00B8688C"/>
    <w:rsid w:val="00B9075C"/>
    <w:rsid w:val="00B91154"/>
    <w:rsid w:val="00B9216E"/>
    <w:rsid w:val="00B93D0B"/>
    <w:rsid w:val="00B93D3B"/>
    <w:rsid w:val="00B93DC4"/>
    <w:rsid w:val="00B94BC2"/>
    <w:rsid w:val="00B950E5"/>
    <w:rsid w:val="00B956DC"/>
    <w:rsid w:val="00B95D06"/>
    <w:rsid w:val="00B95D58"/>
    <w:rsid w:val="00B96503"/>
    <w:rsid w:val="00B96932"/>
    <w:rsid w:val="00B97340"/>
    <w:rsid w:val="00B9782C"/>
    <w:rsid w:val="00BA13D5"/>
    <w:rsid w:val="00BA2EF7"/>
    <w:rsid w:val="00BA3F53"/>
    <w:rsid w:val="00BA5801"/>
    <w:rsid w:val="00BA6F21"/>
    <w:rsid w:val="00BA75D2"/>
    <w:rsid w:val="00BB0620"/>
    <w:rsid w:val="00BB1032"/>
    <w:rsid w:val="00BB2093"/>
    <w:rsid w:val="00BB2813"/>
    <w:rsid w:val="00BB2D68"/>
    <w:rsid w:val="00BB3B38"/>
    <w:rsid w:val="00BB6060"/>
    <w:rsid w:val="00BB63FE"/>
    <w:rsid w:val="00BB6B2D"/>
    <w:rsid w:val="00BB703F"/>
    <w:rsid w:val="00BC01FC"/>
    <w:rsid w:val="00BC077C"/>
    <w:rsid w:val="00BC11E5"/>
    <w:rsid w:val="00BC1E41"/>
    <w:rsid w:val="00BC207F"/>
    <w:rsid w:val="00BC23AC"/>
    <w:rsid w:val="00BC24E0"/>
    <w:rsid w:val="00BC2933"/>
    <w:rsid w:val="00BC2A12"/>
    <w:rsid w:val="00BC2A4F"/>
    <w:rsid w:val="00BC2F22"/>
    <w:rsid w:val="00BC3873"/>
    <w:rsid w:val="00BC40F3"/>
    <w:rsid w:val="00BC4851"/>
    <w:rsid w:val="00BC4D87"/>
    <w:rsid w:val="00BC59B8"/>
    <w:rsid w:val="00BC5B20"/>
    <w:rsid w:val="00BC614F"/>
    <w:rsid w:val="00BC6654"/>
    <w:rsid w:val="00BC673C"/>
    <w:rsid w:val="00BC6926"/>
    <w:rsid w:val="00BC6F51"/>
    <w:rsid w:val="00BC7F06"/>
    <w:rsid w:val="00BD3047"/>
    <w:rsid w:val="00BD3E8D"/>
    <w:rsid w:val="00BD517A"/>
    <w:rsid w:val="00BD5649"/>
    <w:rsid w:val="00BD77A4"/>
    <w:rsid w:val="00BD784F"/>
    <w:rsid w:val="00BE0132"/>
    <w:rsid w:val="00BE0153"/>
    <w:rsid w:val="00BE15DE"/>
    <w:rsid w:val="00BE18A3"/>
    <w:rsid w:val="00BE382C"/>
    <w:rsid w:val="00BE48F3"/>
    <w:rsid w:val="00BE4B04"/>
    <w:rsid w:val="00BE505B"/>
    <w:rsid w:val="00BE5DA0"/>
    <w:rsid w:val="00BE7461"/>
    <w:rsid w:val="00BE75D0"/>
    <w:rsid w:val="00BE772C"/>
    <w:rsid w:val="00BF02FB"/>
    <w:rsid w:val="00BF201A"/>
    <w:rsid w:val="00BF2314"/>
    <w:rsid w:val="00BF2CB2"/>
    <w:rsid w:val="00BF2D08"/>
    <w:rsid w:val="00BF3A27"/>
    <w:rsid w:val="00BF4054"/>
    <w:rsid w:val="00BF46E9"/>
    <w:rsid w:val="00BF4808"/>
    <w:rsid w:val="00BF6569"/>
    <w:rsid w:val="00BF762B"/>
    <w:rsid w:val="00C0061D"/>
    <w:rsid w:val="00C00733"/>
    <w:rsid w:val="00C00E7C"/>
    <w:rsid w:val="00C018FE"/>
    <w:rsid w:val="00C01A86"/>
    <w:rsid w:val="00C01BA7"/>
    <w:rsid w:val="00C0328C"/>
    <w:rsid w:val="00C05C9D"/>
    <w:rsid w:val="00C06BB0"/>
    <w:rsid w:val="00C06FAA"/>
    <w:rsid w:val="00C10462"/>
    <w:rsid w:val="00C1280E"/>
    <w:rsid w:val="00C12D2C"/>
    <w:rsid w:val="00C13509"/>
    <w:rsid w:val="00C13F57"/>
    <w:rsid w:val="00C15434"/>
    <w:rsid w:val="00C15F27"/>
    <w:rsid w:val="00C163CC"/>
    <w:rsid w:val="00C16BB0"/>
    <w:rsid w:val="00C16C46"/>
    <w:rsid w:val="00C171B6"/>
    <w:rsid w:val="00C17576"/>
    <w:rsid w:val="00C1766A"/>
    <w:rsid w:val="00C20128"/>
    <w:rsid w:val="00C20C3B"/>
    <w:rsid w:val="00C21774"/>
    <w:rsid w:val="00C22FC9"/>
    <w:rsid w:val="00C2384D"/>
    <w:rsid w:val="00C23AB3"/>
    <w:rsid w:val="00C24F45"/>
    <w:rsid w:val="00C25677"/>
    <w:rsid w:val="00C256B4"/>
    <w:rsid w:val="00C260D1"/>
    <w:rsid w:val="00C26863"/>
    <w:rsid w:val="00C27314"/>
    <w:rsid w:val="00C316F4"/>
    <w:rsid w:val="00C317FE"/>
    <w:rsid w:val="00C3200E"/>
    <w:rsid w:val="00C327C5"/>
    <w:rsid w:val="00C33383"/>
    <w:rsid w:val="00C342E0"/>
    <w:rsid w:val="00C3515F"/>
    <w:rsid w:val="00C3527A"/>
    <w:rsid w:val="00C41533"/>
    <w:rsid w:val="00C434FB"/>
    <w:rsid w:val="00C440E8"/>
    <w:rsid w:val="00C4487A"/>
    <w:rsid w:val="00C44B0E"/>
    <w:rsid w:val="00C44CA9"/>
    <w:rsid w:val="00C451E7"/>
    <w:rsid w:val="00C45334"/>
    <w:rsid w:val="00C46A3E"/>
    <w:rsid w:val="00C47236"/>
    <w:rsid w:val="00C47C79"/>
    <w:rsid w:val="00C50F8B"/>
    <w:rsid w:val="00C51573"/>
    <w:rsid w:val="00C519C5"/>
    <w:rsid w:val="00C51F0F"/>
    <w:rsid w:val="00C5264D"/>
    <w:rsid w:val="00C528A6"/>
    <w:rsid w:val="00C52EF9"/>
    <w:rsid w:val="00C53B74"/>
    <w:rsid w:val="00C55603"/>
    <w:rsid w:val="00C5574C"/>
    <w:rsid w:val="00C55C30"/>
    <w:rsid w:val="00C561C4"/>
    <w:rsid w:val="00C5669C"/>
    <w:rsid w:val="00C56E04"/>
    <w:rsid w:val="00C57653"/>
    <w:rsid w:val="00C57BAA"/>
    <w:rsid w:val="00C57EFB"/>
    <w:rsid w:val="00C60272"/>
    <w:rsid w:val="00C60384"/>
    <w:rsid w:val="00C60CDE"/>
    <w:rsid w:val="00C62B55"/>
    <w:rsid w:val="00C6422E"/>
    <w:rsid w:val="00C64C9A"/>
    <w:rsid w:val="00C65158"/>
    <w:rsid w:val="00C65F86"/>
    <w:rsid w:val="00C71BB8"/>
    <w:rsid w:val="00C71C99"/>
    <w:rsid w:val="00C72309"/>
    <w:rsid w:val="00C7340F"/>
    <w:rsid w:val="00C74AE8"/>
    <w:rsid w:val="00C75F03"/>
    <w:rsid w:val="00C76312"/>
    <w:rsid w:val="00C76417"/>
    <w:rsid w:val="00C766F7"/>
    <w:rsid w:val="00C7701B"/>
    <w:rsid w:val="00C77DFC"/>
    <w:rsid w:val="00C805C2"/>
    <w:rsid w:val="00C80BB4"/>
    <w:rsid w:val="00C8188A"/>
    <w:rsid w:val="00C83D16"/>
    <w:rsid w:val="00C85234"/>
    <w:rsid w:val="00C87C28"/>
    <w:rsid w:val="00C87E7C"/>
    <w:rsid w:val="00C903A0"/>
    <w:rsid w:val="00C90F4C"/>
    <w:rsid w:val="00C91774"/>
    <w:rsid w:val="00C91E17"/>
    <w:rsid w:val="00C92362"/>
    <w:rsid w:val="00C93830"/>
    <w:rsid w:val="00C94909"/>
    <w:rsid w:val="00C94DD0"/>
    <w:rsid w:val="00C9580D"/>
    <w:rsid w:val="00C96164"/>
    <w:rsid w:val="00C97BD8"/>
    <w:rsid w:val="00CA04F6"/>
    <w:rsid w:val="00CA0B42"/>
    <w:rsid w:val="00CA38D9"/>
    <w:rsid w:val="00CA57F8"/>
    <w:rsid w:val="00CA65BF"/>
    <w:rsid w:val="00CA709D"/>
    <w:rsid w:val="00CB041E"/>
    <w:rsid w:val="00CB0E4B"/>
    <w:rsid w:val="00CB12E6"/>
    <w:rsid w:val="00CB13A6"/>
    <w:rsid w:val="00CB178C"/>
    <w:rsid w:val="00CB1ED1"/>
    <w:rsid w:val="00CB33B3"/>
    <w:rsid w:val="00CB33E3"/>
    <w:rsid w:val="00CB3669"/>
    <w:rsid w:val="00CB40A0"/>
    <w:rsid w:val="00CB43BA"/>
    <w:rsid w:val="00CB5A40"/>
    <w:rsid w:val="00CC109A"/>
    <w:rsid w:val="00CC26E8"/>
    <w:rsid w:val="00CC40EA"/>
    <w:rsid w:val="00CC552C"/>
    <w:rsid w:val="00CC6C1E"/>
    <w:rsid w:val="00CD0044"/>
    <w:rsid w:val="00CD0D0E"/>
    <w:rsid w:val="00CD3307"/>
    <w:rsid w:val="00CD4254"/>
    <w:rsid w:val="00CD6C39"/>
    <w:rsid w:val="00CE1D76"/>
    <w:rsid w:val="00CE2622"/>
    <w:rsid w:val="00CE2826"/>
    <w:rsid w:val="00CE2FD7"/>
    <w:rsid w:val="00CE3E3C"/>
    <w:rsid w:val="00CE3EA9"/>
    <w:rsid w:val="00CE4600"/>
    <w:rsid w:val="00CE4F13"/>
    <w:rsid w:val="00CE4F2C"/>
    <w:rsid w:val="00CE4F89"/>
    <w:rsid w:val="00CE69AF"/>
    <w:rsid w:val="00CF008F"/>
    <w:rsid w:val="00CF3768"/>
    <w:rsid w:val="00CF487B"/>
    <w:rsid w:val="00CF58EE"/>
    <w:rsid w:val="00CF593B"/>
    <w:rsid w:val="00CF5B6F"/>
    <w:rsid w:val="00CF663A"/>
    <w:rsid w:val="00CF6FD9"/>
    <w:rsid w:val="00CF747C"/>
    <w:rsid w:val="00D0000D"/>
    <w:rsid w:val="00D009A8"/>
    <w:rsid w:val="00D00CC2"/>
    <w:rsid w:val="00D02FF2"/>
    <w:rsid w:val="00D035B0"/>
    <w:rsid w:val="00D03774"/>
    <w:rsid w:val="00D039CC"/>
    <w:rsid w:val="00D03A4F"/>
    <w:rsid w:val="00D03C7A"/>
    <w:rsid w:val="00D04884"/>
    <w:rsid w:val="00D06545"/>
    <w:rsid w:val="00D07A4A"/>
    <w:rsid w:val="00D10A7A"/>
    <w:rsid w:val="00D11B37"/>
    <w:rsid w:val="00D11B55"/>
    <w:rsid w:val="00D12018"/>
    <w:rsid w:val="00D123E8"/>
    <w:rsid w:val="00D12757"/>
    <w:rsid w:val="00D12B1A"/>
    <w:rsid w:val="00D136BE"/>
    <w:rsid w:val="00D15627"/>
    <w:rsid w:val="00D164DA"/>
    <w:rsid w:val="00D17329"/>
    <w:rsid w:val="00D17AB8"/>
    <w:rsid w:val="00D17CFE"/>
    <w:rsid w:val="00D2110C"/>
    <w:rsid w:val="00D2122C"/>
    <w:rsid w:val="00D215CA"/>
    <w:rsid w:val="00D22B4A"/>
    <w:rsid w:val="00D2430B"/>
    <w:rsid w:val="00D246AA"/>
    <w:rsid w:val="00D249F8"/>
    <w:rsid w:val="00D24A24"/>
    <w:rsid w:val="00D2506E"/>
    <w:rsid w:val="00D27D90"/>
    <w:rsid w:val="00D27F31"/>
    <w:rsid w:val="00D3062E"/>
    <w:rsid w:val="00D3253F"/>
    <w:rsid w:val="00D32699"/>
    <w:rsid w:val="00D32F7F"/>
    <w:rsid w:val="00D33A54"/>
    <w:rsid w:val="00D33F88"/>
    <w:rsid w:val="00D35165"/>
    <w:rsid w:val="00D35253"/>
    <w:rsid w:val="00D35D77"/>
    <w:rsid w:val="00D35F07"/>
    <w:rsid w:val="00D36750"/>
    <w:rsid w:val="00D400B2"/>
    <w:rsid w:val="00D407B3"/>
    <w:rsid w:val="00D41713"/>
    <w:rsid w:val="00D41F9F"/>
    <w:rsid w:val="00D42ED4"/>
    <w:rsid w:val="00D434AF"/>
    <w:rsid w:val="00D4398E"/>
    <w:rsid w:val="00D44126"/>
    <w:rsid w:val="00D44335"/>
    <w:rsid w:val="00D4504E"/>
    <w:rsid w:val="00D45EE9"/>
    <w:rsid w:val="00D47F9A"/>
    <w:rsid w:val="00D5120E"/>
    <w:rsid w:val="00D51F73"/>
    <w:rsid w:val="00D52686"/>
    <w:rsid w:val="00D52A26"/>
    <w:rsid w:val="00D52BE6"/>
    <w:rsid w:val="00D53A0A"/>
    <w:rsid w:val="00D55D14"/>
    <w:rsid w:val="00D55F5A"/>
    <w:rsid w:val="00D56CE2"/>
    <w:rsid w:val="00D56F52"/>
    <w:rsid w:val="00D57A23"/>
    <w:rsid w:val="00D60659"/>
    <w:rsid w:val="00D60685"/>
    <w:rsid w:val="00D6268B"/>
    <w:rsid w:val="00D62CEF"/>
    <w:rsid w:val="00D63402"/>
    <w:rsid w:val="00D64595"/>
    <w:rsid w:val="00D647C3"/>
    <w:rsid w:val="00D64E8E"/>
    <w:rsid w:val="00D654C5"/>
    <w:rsid w:val="00D65C5D"/>
    <w:rsid w:val="00D6626B"/>
    <w:rsid w:val="00D66326"/>
    <w:rsid w:val="00D67C83"/>
    <w:rsid w:val="00D7017D"/>
    <w:rsid w:val="00D70AB9"/>
    <w:rsid w:val="00D70AE0"/>
    <w:rsid w:val="00D71255"/>
    <w:rsid w:val="00D715A7"/>
    <w:rsid w:val="00D72B26"/>
    <w:rsid w:val="00D7335F"/>
    <w:rsid w:val="00D74F98"/>
    <w:rsid w:val="00D75E2C"/>
    <w:rsid w:val="00D76189"/>
    <w:rsid w:val="00D76698"/>
    <w:rsid w:val="00D7674F"/>
    <w:rsid w:val="00D767F1"/>
    <w:rsid w:val="00D77BD7"/>
    <w:rsid w:val="00D805C7"/>
    <w:rsid w:val="00D81B48"/>
    <w:rsid w:val="00D85C62"/>
    <w:rsid w:val="00D85FE8"/>
    <w:rsid w:val="00D872A5"/>
    <w:rsid w:val="00D87861"/>
    <w:rsid w:val="00D87C6F"/>
    <w:rsid w:val="00D92AC4"/>
    <w:rsid w:val="00D96237"/>
    <w:rsid w:val="00D96E52"/>
    <w:rsid w:val="00D97351"/>
    <w:rsid w:val="00D97F03"/>
    <w:rsid w:val="00DA01DF"/>
    <w:rsid w:val="00DA0602"/>
    <w:rsid w:val="00DA0A69"/>
    <w:rsid w:val="00DA0FF9"/>
    <w:rsid w:val="00DA4C6F"/>
    <w:rsid w:val="00DA5434"/>
    <w:rsid w:val="00DA5739"/>
    <w:rsid w:val="00DA60BB"/>
    <w:rsid w:val="00DA63E9"/>
    <w:rsid w:val="00DA6502"/>
    <w:rsid w:val="00DA727B"/>
    <w:rsid w:val="00DB05A2"/>
    <w:rsid w:val="00DB0F6C"/>
    <w:rsid w:val="00DB2B2E"/>
    <w:rsid w:val="00DB35DD"/>
    <w:rsid w:val="00DB35EB"/>
    <w:rsid w:val="00DB420B"/>
    <w:rsid w:val="00DB5DD2"/>
    <w:rsid w:val="00DB63DF"/>
    <w:rsid w:val="00DB741A"/>
    <w:rsid w:val="00DB78AD"/>
    <w:rsid w:val="00DB7B1B"/>
    <w:rsid w:val="00DC002C"/>
    <w:rsid w:val="00DC0588"/>
    <w:rsid w:val="00DC3202"/>
    <w:rsid w:val="00DC364B"/>
    <w:rsid w:val="00DC3D46"/>
    <w:rsid w:val="00DC3E0E"/>
    <w:rsid w:val="00DC3EB3"/>
    <w:rsid w:val="00DC4990"/>
    <w:rsid w:val="00DC4C5E"/>
    <w:rsid w:val="00DC55A3"/>
    <w:rsid w:val="00DC736C"/>
    <w:rsid w:val="00DC7AC8"/>
    <w:rsid w:val="00DC7CA3"/>
    <w:rsid w:val="00DD04C5"/>
    <w:rsid w:val="00DD0915"/>
    <w:rsid w:val="00DD1A0D"/>
    <w:rsid w:val="00DD1BD0"/>
    <w:rsid w:val="00DD2136"/>
    <w:rsid w:val="00DD2BCB"/>
    <w:rsid w:val="00DD365E"/>
    <w:rsid w:val="00DD4ABC"/>
    <w:rsid w:val="00DD545F"/>
    <w:rsid w:val="00DD60A0"/>
    <w:rsid w:val="00DD620D"/>
    <w:rsid w:val="00DD750F"/>
    <w:rsid w:val="00DD75DD"/>
    <w:rsid w:val="00DD7750"/>
    <w:rsid w:val="00DE0127"/>
    <w:rsid w:val="00DE0AA1"/>
    <w:rsid w:val="00DE0D55"/>
    <w:rsid w:val="00DE1A77"/>
    <w:rsid w:val="00DE1C17"/>
    <w:rsid w:val="00DE1D08"/>
    <w:rsid w:val="00DE270B"/>
    <w:rsid w:val="00DE2D30"/>
    <w:rsid w:val="00DE3B7E"/>
    <w:rsid w:val="00DE3C3A"/>
    <w:rsid w:val="00DE3CDC"/>
    <w:rsid w:val="00DE51D8"/>
    <w:rsid w:val="00DE62FE"/>
    <w:rsid w:val="00DE6393"/>
    <w:rsid w:val="00DE6AAE"/>
    <w:rsid w:val="00DE7803"/>
    <w:rsid w:val="00DF0886"/>
    <w:rsid w:val="00DF1B90"/>
    <w:rsid w:val="00DF23F5"/>
    <w:rsid w:val="00DF252A"/>
    <w:rsid w:val="00DF29FD"/>
    <w:rsid w:val="00DF4412"/>
    <w:rsid w:val="00DF47D3"/>
    <w:rsid w:val="00DF51A0"/>
    <w:rsid w:val="00DF5600"/>
    <w:rsid w:val="00DF5886"/>
    <w:rsid w:val="00DF5CBC"/>
    <w:rsid w:val="00DF5ED9"/>
    <w:rsid w:val="00DF6811"/>
    <w:rsid w:val="00DF6E71"/>
    <w:rsid w:val="00E00760"/>
    <w:rsid w:val="00E00AF2"/>
    <w:rsid w:val="00E0121B"/>
    <w:rsid w:val="00E0165A"/>
    <w:rsid w:val="00E01B1C"/>
    <w:rsid w:val="00E020EC"/>
    <w:rsid w:val="00E02779"/>
    <w:rsid w:val="00E03C16"/>
    <w:rsid w:val="00E0489E"/>
    <w:rsid w:val="00E05B23"/>
    <w:rsid w:val="00E064B4"/>
    <w:rsid w:val="00E07C53"/>
    <w:rsid w:val="00E10820"/>
    <w:rsid w:val="00E10C20"/>
    <w:rsid w:val="00E1221E"/>
    <w:rsid w:val="00E12832"/>
    <w:rsid w:val="00E12B60"/>
    <w:rsid w:val="00E13480"/>
    <w:rsid w:val="00E136A3"/>
    <w:rsid w:val="00E13AC6"/>
    <w:rsid w:val="00E16540"/>
    <w:rsid w:val="00E170EF"/>
    <w:rsid w:val="00E17AC8"/>
    <w:rsid w:val="00E17BF2"/>
    <w:rsid w:val="00E20763"/>
    <w:rsid w:val="00E22954"/>
    <w:rsid w:val="00E23978"/>
    <w:rsid w:val="00E23AF1"/>
    <w:rsid w:val="00E23F27"/>
    <w:rsid w:val="00E2739B"/>
    <w:rsid w:val="00E3082C"/>
    <w:rsid w:val="00E309F3"/>
    <w:rsid w:val="00E30C5C"/>
    <w:rsid w:val="00E311D9"/>
    <w:rsid w:val="00E31482"/>
    <w:rsid w:val="00E31CCD"/>
    <w:rsid w:val="00E32B4C"/>
    <w:rsid w:val="00E32F04"/>
    <w:rsid w:val="00E3401C"/>
    <w:rsid w:val="00E35242"/>
    <w:rsid w:val="00E35A3B"/>
    <w:rsid w:val="00E35FED"/>
    <w:rsid w:val="00E3620A"/>
    <w:rsid w:val="00E37324"/>
    <w:rsid w:val="00E37796"/>
    <w:rsid w:val="00E40D89"/>
    <w:rsid w:val="00E43993"/>
    <w:rsid w:val="00E44524"/>
    <w:rsid w:val="00E44928"/>
    <w:rsid w:val="00E44FB9"/>
    <w:rsid w:val="00E465B9"/>
    <w:rsid w:val="00E505B6"/>
    <w:rsid w:val="00E51AA6"/>
    <w:rsid w:val="00E5270B"/>
    <w:rsid w:val="00E537F1"/>
    <w:rsid w:val="00E55824"/>
    <w:rsid w:val="00E55EEF"/>
    <w:rsid w:val="00E56535"/>
    <w:rsid w:val="00E573EE"/>
    <w:rsid w:val="00E5779B"/>
    <w:rsid w:val="00E57BD3"/>
    <w:rsid w:val="00E608D7"/>
    <w:rsid w:val="00E60A16"/>
    <w:rsid w:val="00E6151A"/>
    <w:rsid w:val="00E62F76"/>
    <w:rsid w:val="00E635CB"/>
    <w:rsid w:val="00E6442D"/>
    <w:rsid w:val="00E64828"/>
    <w:rsid w:val="00E66A87"/>
    <w:rsid w:val="00E66D32"/>
    <w:rsid w:val="00E70561"/>
    <w:rsid w:val="00E707F6"/>
    <w:rsid w:val="00E712FC"/>
    <w:rsid w:val="00E7136F"/>
    <w:rsid w:val="00E72030"/>
    <w:rsid w:val="00E72F96"/>
    <w:rsid w:val="00E73BC5"/>
    <w:rsid w:val="00E73FF3"/>
    <w:rsid w:val="00E7460F"/>
    <w:rsid w:val="00E74881"/>
    <w:rsid w:val="00E75013"/>
    <w:rsid w:val="00E76916"/>
    <w:rsid w:val="00E7749B"/>
    <w:rsid w:val="00E80D2C"/>
    <w:rsid w:val="00E80F7A"/>
    <w:rsid w:val="00E8125D"/>
    <w:rsid w:val="00E8216B"/>
    <w:rsid w:val="00E8282C"/>
    <w:rsid w:val="00E841DE"/>
    <w:rsid w:val="00E84726"/>
    <w:rsid w:val="00E84E0B"/>
    <w:rsid w:val="00E85386"/>
    <w:rsid w:val="00E855D3"/>
    <w:rsid w:val="00E858F8"/>
    <w:rsid w:val="00E86663"/>
    <w:rsid w:val="00E86866"/>
    <w:rsid w:val="00E86EC6"/>
    <w:rsid w:val="00E9002C"/>
    <w:rsid w:val="00E90035"/>
    <w:rsid w:val="00E90C40"/>
    <w:rsid w:val="00E90CD2"/>
    <w:rsid w:val="00E922BA"/>
    <w:rsid w:val="00E92412"/>
    <w:rsid w:val="00E9303F"/>
    <w:rsid w:val="00E93FFD"/>
    <w:rsid w:val="00E95049"/>
    <w:rsid w:val="00E97D3D"/>
    <w:rsid w:val="00EA05B4"/>
    <w:rsid w:val="00EA089D"/>
    <w:rsid w:val="00EA0EEE"/>
    <w:rsid w:val="00EA1644"/>
    <w:rsid w:val="00EA19A6"/>
    <w:rsid w:val="00EA2950"/>
    <w:rsid w:val="00EA3B2D"/>
    <w:rsid w:val="00EA4AEF"/>
    <w:rsid w:val="00EA4D1D"/>
    <w:rsid w:val="00EA756F"/>
    <w:rsid w:val="00EB021E"/>
    <w:rsid w:val="00EB0F4E"/>
    <w:rsid w:val="00EB124D"/>
    <w:rsid w:val="00EB15D7"/>
    <w:rsid w:val="00EB1A48"/>
    <w:rsid w:val="00EB1F3C"/>
    <w:rsid w:val="00EB21A8"/>
    <w:rsid w:val="00EB2878"/>
    <w:rsid w:val="00EB28F5"/>
    <w:rsid w:val="00EB29CA"/>
    <w:rsid w:val="00EB2AF3"/>
    <w:rsid w:val="00EB2D3A"/>
    <w:rsid w:val="00EB336F"/>
    <w:rsid w:val="00EB3B78"/>
    <w:rsid w:val="00EB4528"/>
    <w:rsid w:val="00EB59CE"/>
    <w:rsid w:val="00EB5C9E"/>
    <w:rsid w:val="00EB6431"/>
    <w:rsid w:val="00EB6778"/>
    <w:rsid w:val="00EC0765"/>
    <w:rsid w:val="00EC15B4"/>
    <w:rsid w:val="00EC1803"/>
    <w:rsid w:val="00EC2212"/>
    <w:rsid w:val="00EC3468"/>
    <w:rsid w:val="00EC393C"/>
    <w:rsid w:val="00EC3AB6"/>
    <w:rsid w:val="00EC4A3D"/>
    <w:rsid w:val="00EC5FE6"/>
    <w:rsid w:val="00EC6B91"/>
    <w:rsid w:val="00EC7955"/>
    <w:rsid w:val="00ED182C"/>
    <w:rsid w:val="00ED1C9D"/>
    <w:rsid w:val="00ED39C1"/>
    <w:rsid w:val="00ED537D"/>
    <w:rsid w:val="00ED7B58"/>
    <w:rsid w:val="00EE0C32"/>
    <w:rsid w:val="00EE288D"/>
    <w:rsid w:val="00EE2E67"/>
    <w:rsid w:val="00EE3906"/>
    <w:rsid w:val="00EE4226"/>
    <w:rsid w:val="00EE4C1A"/>
    <w:rsid w:val="00EE7085"/>
    <w:rsid w:val="00EE7871"/>
    <w:rsid w:val="00EE7AED"/>
    <w:rsid w:val="00EF1DA1"/>
    <w:rsid w:val="00EF2F4C"/>
    <w:rsid w:val="00EF46E9"/>
    <w:rsid w:val="00EF4B21"/>
    <w:rsid w:val="00EF5827"/>
    <w:rsid w:val="00EF6642"/>
    <w:rsid w:val="00EF7871"/>
    <w:rsid w:val="00F0037D"/>
    <w:rsid w:val="00F0086F"/>
    <w:rsid w:val="00F013D9"/>
    <w:rsid w:val="00F014A4"/>
    <w:rsid w:val="00F0236B"/>
    <w:rsid w:val="00F02A52"/>
    <w:rsid w:val="00F033D6"/>
    <w:rsid w:val="00F038B4"/>
    <w:rsid w:val="00F03B69"/>
    <w:rsid w:val="00F04DB5"/>
    <w:rsid w:val="00F0714D"/>
    <w:rsid w:val="00F0759B"/>
    <w:rsid w:val="00F104AC"/>
    <w:rsid w:val="00F10E4B"/>
    <w:rsid w:val="00F116A9"/>
    <w:rsid w:val="00F11ED9"/>
    <w:rsid w:val="00F12EEF"/>
    <w:rsid w:val="00F12F9A"/>
    <w:rsid w:val="00F135DC"/>
    <w:rsid w:val="00F13B54"/>
    <w:rsid w:val="00F14C9F"/>
    <w:rsid w:val="00F1545C"/>
    <w:rsid w:val="00F1649D"/>
    <w:rsid w:val="00F168DB"/>
    <w:rsid w:val="00F17394"/>
    <w:rsid w:val="00F17933"/>
    <w:rsid w:val="00F17F5B"/>
    <w:rsid w:val="00F215C5"/>
    <w:rsid w:val="00F21A73"/>
    <w:rsid w:val="00F22038"/>
    <w:rsid w:val="00F234FA"/>
    <w:rsid w:val="00F23D4D"/>
    <w:rsid w:val="00F24B53"/>
    <w:rsid w:val="00F262A4"/>
    <w:rsid w:val="00F26CE7"/>
    <w:rsid w:val="00F27946"/>
    <w:rsid w:val="00F310A0"/>
    <w:rsid w:val="00F31B83"/>
    <w:rsid w:val="00F31D6D"/>
    <w:rsid w:val="00F323D8"/>
    <w:rsid w:val="00F32761"/>
    <w:rsid w:val="00F32C88"/>
    <w:rsid w:val="00F332F3"/>
    <w:rsid w:val="00F3509D"/>
    <w:rsid w:val="00F35883"/>
    <w:rsid w:val="00F35F73"/>
    <w:rsid w:val="00F3611C"/>
    <w:rsid w:val="00F3632F"/>
    <w:rsid w:val="00F40731"/>
    <w:rsid w:val="00F407D8"/>
    <w:rsid w:val="00F4209B"/>
    <w:rsid w:val="00F427AD"/>
    <w:rsid w:val="00F42C28"/>
    <w:rsid w:val="00F44419"/>
    <w:rsid w:val="00F45F1F"/>
    <w:rsid w:val="00F461C6"/>
    <w:rsid w:val="00F4628B"/>
    <w:rsid w:val="00F471F6"/>
    <w:rsid w:val="00F47520"/>
    <w:rsid w:val="00F475AB"/>
    <w:rsid w:val="00F478B7"/>
    <w:rsid w:val="00F517B5"/>
    <w:rsid w:val="00F5186F"/>
    <w:rsid w:val="00F52AC8"/>
    <w:rsid w:val="00F52EEE"/>
    <w:rsid w:val="00F53ECC"/>
    <w:rsid w:val="00F549D6"/>
    <w:rsid w:val="00F549E8"/>
    <w:rsid w:val="00F54B18"/>
    <w:rsid w:val="00F55B01"/>
    <w:rsid w:val="00F55EF8"/>
    <w:rsid w:val="00F55F53"/>
    <w:rsid w:val="00F563B7"/>
    <w:rsid w:val="00F567B6"/>
    <w:rsid w:val="00F567F7"/>
    <w:rsid w:val="00F57925"/>
    <w:rsid w:val="00F57BAE"/>
    <w:rsid w:val="00F57E3D"/>
    <w:rsid w:val="00F60959"/>
    <w:rsid w:val="00F60FC9"/>
    <w:rsid w:val="00F62DAA"/>
    <w:rsid w:val="00F6323F"/>
    <w:rsid w:val="00F64D15"/>
    <w:rsid w:val="00F64D81"/>
    <w:rsid w:val="00F65A63"/>
    <w:rsid w:val="00F66028"/>
    <w:rsid w:val="00F66C80"/>
    <w:rsid w:val="00F67620"/>
    <w:rsid w:val="00F67A5A"/>
    <w:rsid w:val="00F70335"/>
    <w:rsid w:val="00F70449"/>
    <w:rsid w:val="00F70552"/>
    <w:rsid w:val="00F70CDE"/>
    <w:rsid w:val="00F70DA3"/>
    <w:rsid w:val="00F717B8"/>
    <w:rsid w:val="00F71A16"/>
    <w:rsid w:val="00F7301D"/>
    <w:rsid w:val="00F7369A"/>
    <w:rsid w:val="00F739E3"/>
    <w:rsid w:val="00F7457B"/>
    <w:rsid w:val="00F74D5D"/>
    <w:rsid w:val="00F764DC"/>
    <w:rsid w:val="00F76C94"/>
    <w:rsid w:val="00F77287"/>
    <w:rsid w:val="00F7742D"/>
    <w:rsid w:val="00F77A83"/>
    <w:rsid w:val="00F80DB6"/>
    <w:rsid w:val="00F812DA"/>
    <w:rsid w:val="00F8166F"/>
    <w:rsid w:val="00F82524"/>
    <w:rsid w:val="00F829AF"/>
    <w:rsid w:val="00F83209"/>
    <w:rsid w:val="00F83288"/>
    <w:rsid w:val="00F857D4"/>
    <w:rsid w:val="00F8591B"/>
    <w:rsid w:val="00F86C3A"/>
    <w:rsid w:val="00F87A65"/>
    <w:rsid w:val="00F90123"/>
    <w:rsid w:val="00F9021E"/>
    <w:rsid w:val="00F907E2"/>
    <w:rsid w:val="00F91117"/>
    <w:rsid w:val="00F91DC7"/>
    <w:rsid w:val="00F924A3"/>
    <w:rsid w:val="00F93E2F"/>
    <w:rsid w:val="00F949E7"/>
    <w:rsid w:val="00F949F0"/>
    <w:rsid w:val="00F94AF6"/>
    <w:rsid w:val="00F94C74"/>
    <w:rsid w:val="00F94F4D"/>
    <w:rsid w:val="00F95A59"/>
    <w:rsid w:val="00FA0B51"/>
    <w:rsid w:val="00FA0C48"/>
    <w:rsid w:val="00FA1DFE"/>
    <w:rsid w:val="00FA3548"/>
    <w:rsid w:val="00FA35CA"/>
    <w:rsid w:val="00FA447D"/>
    <w:rsid w:val="00FA51C1"/>
    <w:rsid w:val="00FA5CF5"/>
    <w:rsid w:val="00FA5DC0"/>
    <w:rsid w:val="00FA6002"/>
    <w:rsid w:val="00FA6D93"/>
    <w:rsid w:val="00FB3397"/>
    <w:rsid w:val="00FB3994"/>
    <w:rsid w:val="00FB3EF2"/>
    <w:rsid w:val="00FB40B4"/>
    <w:rsid w:val="00FB42B0"/>
    <w:rsid w:val="00FB4761"/>
    <w:rsid w:val="00FB4EAB"/>
    <w:rsid w:val="00FB55DF"/>
    <w:rsid w:val="00FB61EF"/>
    <w:rsid w:val="00FB656A"/>
    <w:rsid w:val="00FB6726"/>
    <w:rsid w:val="00FB6A8B"/>
    <w:rsid w:val="00FC0A6A"/>
    <w:rsid w:val="00FC1124"/>
    <w:rsid w:val="00FC15B1"/>
    <w:rsid w:val="00FC29B9"/>
    <w:rsid w:val="00FC4948"/>
    <w:rsid w:val="00FC4F18"/>
    <w:rsid w:val="00FC58CF"/>
    <w:rsid w:val="00FC5D03"/>
    <w:rsid w:val="00FC62AE"/>
    <w:rsid w:val="00FC6657"/>
    <w:rsid w:val="00FC6821"/>
    <w:rsid w:val="00FC6BE1"/>
    <w:rsid w:val="00FC7289"/>
    <w:rsid w:val="00FC78C1"/>
    <w:rsid w:val="00FD07AE"/>
    <w:rsid w:val="00FD4A59"/>
    <w:rsid w:val="00FD5026"/>
    <w:rsid w:val="00FD5135"/>
    <w:rsid w:val="00FD5A10"/>
    <w:rsid w:val="00FD63B0"/>
    <w:rsid w:val="00FD6D55"/>
    <w:rsid w:val="00FD732B"/>
    <w:rsid w:val="00FD785E"/>
    <w:rsid w:val="00FE1273"/>
    <w:rsid w:val="00FE1A57"/>
    <w:rsid w:val="00FE3C6D"/>
    <w:rsid w:val="00FE589A"/>
    <w:rsid w:val="00FE5FAE"/>
    <w:rsid w:val="00FE68F6"/>
    <w:rsid w:val="00FE7CAD"/>
    <w:rsid w:val="00FE7DF0"/>
    <w:rsid w:val="00FE7EEC"/>
    <w:rsid w:val="00FF067C"/>
    <w:rsid w:val="00FF23E4"/>
    <w:rsid w:val="00FF28EE"/>
    <w:rsid w:val="00FF324D"/>
    <w:rsid w:val="00FF372D"/>
    <w:rsid w:val="00FF6D6A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F4CCA76"/>
  <w15:docId w15:val="{C2721CEC-5D73-4C47-BC19-5E49A9AD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8C9"/>
    <w:rPr>
      <w:sz w:val="24"/>
      <w:szCs w:val="28"/>
    </w:rPr>
  </w:style>
  <w:style w:type="paragraph" w:styleId="1">
    <w:name w:val="heading 1"/>
    <w:basedOn w:val="a"/>
    <w:link w:val="10"/>
    <w:uiPriority w:val="9"/>
    <w:qFormat/>
    <w:rsid w:val="00273FA7"/>
    <w:pPr>
      <w:spacing w:before="100" w:beforeAutospacing="1" w:after="100" w:afterAutospacing="1"/>
      <w:outlineLvl w:val="0"/>
    </w:pPr>
    <w:rPr>
      <w:rFonts w:ascii="Angsana New" w:hAnsi="Angsana New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3FA7"/>
    <w:pPr>
      <w:spacing w:before="100" w:beforeAutospacing="1" w:after="100" w:afterAutospacing="1"/>
      <w:outlineLvl w:val="1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9456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273FA7"/>
    <w:rPr>
      <w:rFonts w:ascii="Angsana New" w:hAnsi="Angsana New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273FA7"/>
    <w:rPr>
      <w:rFonts w:ascii="Angsana New" w:hAnsi="Angsana New"/>
      <w:b/>
      <w:bCs/>
      <w:sz w:val="36"/>
      <w:szCs w:val="36"/>
    </w:rPr>
  </w:style>
  <w:style w:type="paragraph" w:styleId="a9">
    <w:name w:val="List Paragraph"/>
    <w:basedOn w:val="a"/>
    <w:uiPriority w:val="34"/>
    <w:qFormat/>
    <w:rsid w:val="00DA01DF"/>
    <w:pPr>
      <w:ind w:left="720"/>
      <w:contextualSpacing/>
    </w:pPr>
  </w:style>
  <w:style w:type="paragraph" w:styleId="3">
    <w:name w:val="Body Text 3"/>
    <w:basedOn w:val="a"/>
    <w:link w:val="30"/>
    <w:rsid w:val="00F717B8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F717B8"/>
    <w:rPr>
      <w:rFonts w:ascii="EucrosiaUPC" w:eastAsia="Cordia New" w:hAnsi="EucrosiaUPC" w:cs="EucrosiaUPC"/>
      <w:sz w:val="32"/>
      <w:szCs w:val="32"/>
    </w:rPr>
  </w:style>
  <w:style w:type="character" w:styleId="aa">
    <w:name w:val="annotation reference"/>
    <w:basedOn w:val="a0"/>
    <w:semiHidden/>
    <w:unhideWhenUsed/>
    <w:rsid w:val="00C20C3B"/>
    <w:rPr>
      <w:sz w:val="16"/>
      <w:szCs w:val="18"/>
    </w:rPr>
  </w:style>
  <w:style w:type="paragraph" w:styleId="ab">
    <w:name w:val="annotation text"/>
    <w:basedOn w:val="a"/>
    <w:link w:val="ac"/>
    <w:semiHidden/>
    <w:unhideWhenUsed/>
    <w:rsid w:val="00C20C3B"/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C20C3B"/>
    <w:rPr>
      <w:szCs w:val="25"/>
    </w:rPr>
  </w:style>
  <w:style w:type="paragraph" w:styleId="ad">
    <w:name w:val="annotation subject"/>
    <w:basedOn w:val="ab"/>
    <w:next w:val="ab"/>
    <w:link w:val="ae"/>
    <w:semiHidden/>
    <w:unhideWhenUsed/>
    <w:rsid w:val="00C20C3B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semiHidden/>
    <w:rsid w:val="00C20C3B"/>
    <w:rPr>
      <w:b/>
      <w:bCs/>
      <w:szCs w:val="25"/>
    </w:rPr>
  </w:style>
  <w:style w:type="character" w:customStyle="1" w:styleId="rynqvb">
    <w:name w:val="rynqvb"/>
    <w:basedOn w:val="a0"/>
    <w:rsid w:val="00323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ance%20DDC%2081\Desktop\&#3605;&#3629;&#3610;&#3586;&#3657;&#3629;&#3627;&#3634;&#3619;&#3639;&#3629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798C-62A0-4DA1-B623-895A79E1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ตอบข้อหารือ</Template>
  <TotalTime>16038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Finance DDC 81</dc:creator>
  <cp:lastModifiedBy>User</cp:lastModifiedBy>
  <cp:revision>1508</cp:revision>
  <cp:lastPrinted>2024-07-07T07:05:00Z</cp:lastPrinted>
  <dcterms:created xsi:type="dcterms:W3CDTF">2016-12-18T03:03:00Z</dcterms:created>
  <dcterms:modified xsi:type="dcterms:W3CDTF">2024-12-06T07:33:00Z</dcterms:modified>
</cp:coreProperties>
</file>